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C4305" w14:textId="1CAD9CD0" w:rsidR="000732AF" w:rsidRPr="00841BCD" w:rsidRDefault="000732AF" w:rsidP="000732AF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#101-bis-e</w:t>
      </w:r>
      <w:r w:rsidRPr="00841BCD">
        <w:rPr>
          <w:rFonts w:ascii="Arial" w:hAnsi="Arial"/>
          <w:b/>
          <w:bCs/>
          <w:sz w:val="24"/>
        </w:rPr>
        <w:tab/>
      </w:r>
      <w:r w:rsidR="00CC3758" w:rsidRPr="00CC3758">
        <w:rPr>
          <w:rFonts w:ascii="Arial" w:hAnsi="Arial"/>
          <w:b/>
          <w:bCs/>
          <w:sz w:val="24"/>
          <w:lang w:eastAsia="ja-JP"/>
        </w:rPr>
        <w:t>R4-2200646</w:t>
      </w:r>
    </w:p>
    <w:p w14:paraId="3A23C9B2" w14:textId="77777777" w:rsidR="000732AF" w:rsidRPr="00841BCD" w:rsidRDefault="000732AF" w:rsidP="000732AF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Electronic Meeting, January 17-25, 2022</w:t>
      </w:r>
    </w:p>
    <w:bookmarkEnd w:id="0"/>
    <w:bookmarkEnd w:id="1"/>
    <w:p w14:paraId="45EE7E3C" w14:textId="77777777" w:rsidR="00B670EE" w:rsidRPr="006C18B1" w:rsidRDefault="00B670EE" w:rsidP="00B670EE">
      <w:pPr>
        <w:widowControl w:val="0"/>
        <w:spacing w:after="0"/>
        <w:rPr>
          <w:rFonts w:ascii="Arial" w:hAnsi="Arial"/>
          <w:b/>
          <w:bCs/>
          <w:sz w:val="24"/>
          <w:lang w:eastAsia="ja-JP"/>
        </w:rPr>
      </w:pPr>
    </w:p>
    <w:p w14:paraId="696DADD1" w14:textId="77777777" w:rsidR="00B670EE" w:rsidRPr="006C18B1" w:rsidRDefault="00B670EE" w:rsidP="00B670EE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Source:</w:t>
      </w:r>
      <w:r w:rsidRPr="006C18B1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2FB22BF4" w14:textId="313ABF88" w:rsidR="00B670EE" w:rsidRPr="006C18B1" w:rsidRDefault="00B670EE" w:rsidP="00B670EE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Title: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816481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Discussion on </w:t>
      </w:r>
      <w:r w:rsidR="005870EF" w:rsidRPr="005870EF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PRS measurement </w:t>
      </w:r>
      <w:r w:rsidR="005870EF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performance </w:t>
      </w:r>
      <w:r w:rsidR="005870EF" w:rsidRPr="005870EF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with reduced sample</w:t>
      </w:r>
    </w:p>
    <w:p w14:paraId="614D013C" w14:textId="652A74C6" w:rsidR="00B670EE" w:rsidRPr="006C18B1" w:rsidRDefault="00B670EE" w:rsidP="00B670EE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C18B1">
        <w:rPr>
          <w:rFonts w:ascii="Arial" w:eastAsia="MS Mincho" w:hAnsi="Arial" w:cs="Arial"/>
          <w:b/>
          <w:bCs/>
          <w:sz w:val="24"/>
        </w:rPr>
        <w:t>Agenda item:</w:t>
      </w:r>
      <w:r w:rsidRPr="006C18B1">
        <w:rPr>
          <w:rFonts w:ascii="Arial" w:eastAsia="MS Mincho" w:hAnsi="Arial" w:cs="Arial"/>
          <w:b/>
          <w:bCs/>
          <w:sz w:val="24"/>
        </w:rPr>
        <w:tab/>
      </w:r>
      <w:r w:rsidR="008C34ED">
        <w:rPr>
          <w:rFonts w:ascii="Arial" w:eastAsia="MS Mincho" w:hAnsi="Arial" w:cs="Arial"/>
          <w:b/>
          <w:bCs/>
          <w:sz w:val="24"/>
        </w:rPr>
        <w:t>6</w:t>
      </w:r>
      <w:r w:rsidR="00BD759B" w:rsidRPr="00BD759B">
        <w:rPr>
          <w:rFonts w:ascii="Arial" w:eastAsia="MS Mincho" w:hAnsi="Arial" w:cs="Arial"/>
          <w:b/>
          <w:bCs/>
          <w:sz w:val="24"/>
        </w:rPr>
        <w:t>.21.2.</w:t>
      </w:r>
      <w:r w:rsidR="008C34ED">
        <w:rPr>
          <w:rFonts w:ascii="Arial" w:eastAsia="MS Mincho" w:hAnsi="Arial" w:cs="Arial"/>
          <w:b/>
          <w:bCs/>
          <w:sz w:val="24"/>
        </w:rPr>
        <w:t>2</w:t>
      </w:r>
      <w:r w:rsidR="00BD759B" w:rsidRPr="00BD759B">
        <w:rPr>
          <w:rFonts w:ascii="Arial" w:eastAsia="MS Mincho" w:hAnsi="Arial" w:cs="Arial"/>
          <w:b/>
          <w:bCs/>
          <w:sz w:val="24"/>
        </w:rPr>
        <w:t xml:space="preserve">              </w:t>
      </w:r>
    </w:p>
    <w:p w14:paraId="62355394" w14:textId="67BA4C4E" w:rsidR="00B670EE" w:rsidRDefault="00B670EE" w:rsidP="00E35524">
      <w:pPr>
        <w:tabs>
          <w:tab w:val="left" w:pos="1985"/>
          <w:tab w:val="left" w:pos="6270"/>
        </w:tabs>
        <w:rPr>
          <w:rFonts w:ascii="Arial" w:hAnsi="Arial" w:cs="Arial"/>
          <w:b/>
          <w:sz w:val="24"/>
          <w:szCs w:val="24"/>
        </w:rPr>
      </w:pPr>
      <w:r w:rsidRPr="006C18B1">
        <w:rPr>
          <w:rFonts w:ascii="Arial" w:eastAsia="Calibri" w:hAnsi="Arial" w:cs="Arial"/>
          <w:b/>
          <w:bCs/>
          <w:sz w:val="24"/>
        </w:rPr>
        <w:t>Document for: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BD759B" w:rsidRPr="00BD759B">
        <w:rPr>
          <w:rFonts w:ascii="Arial" w:eastAsia="Calibri" w:hAnsi="Arial" w:cs="Arial"/>
          <w:b/>
          <w:bCs/>
          <w:sz w:val="24"/>
        </w:rPr>
        <w:t>Discussion</w:t>
      </w:r>
      <w:r w:rsidR="00E35524">
        <w:rPr>
          <w:rFonts w:ascii="Arial" w:eastAsia="Calibri" w:hAnsi="Arial" w:cs="Arial"/>
          <w:b/>
          <w:bCs/>
          <w:sz w:val="24"/>
        </w:rPr>
        <w:tab/>
      </w:r>
    </w:p>
    <w:p w14:paraId="7CF7938E" w14:textId="7E19F756" w:rsidR="00ED1327" w:rsidRPr="003D3F36" w:rsidRDefault="52562533" w:rsidP="00ED1327">
      <w:pPr>
        <w:pStyle w:val="Heading1"/>
        <w:rPr>
          <w:color w:val="000000" w:themeColor="text1"/>
          <w:lang w:val="en-US"/>
        </w:rPr>
      </w:pPr>
      <w:r w:rsidRPr="003D3F36">
        <w:rPr>
          <w:color w:val="000000" w:themeColor="text1"/>
          <w:lang w:val="en-US"/>
        </w:rPr>
        <w:t>Introduction</w:t>
      </w:r>
    </w:p>
    <w:p w14:paraId="752C9B6F" w14:textId="0FA2CA02" w:rsidR="009E403E" w:rsidRPr="00EA4066" w:rsidRDefault="009E403E" w:rsidP="009E403E">
      <w:pPr>
        <w:spacing w:before="120" w:after="120"/>
        <w:rPr>
          <w:lang w:val="en-US"/>
        </w:rPr>
      </w:pPr>
      <w:bookmarkStart w:id="3" w:name="_Hlk510705081"/>
      <w:r w:rsidRPr="00EA4066">
        <w:rPr>
          <w:lang w:eastAsia="zh-CN"/>
        </w:rPr>
        <w:t xml:space="preserve">RAN4 </w:t>
      </w:r>
      <w:r w:rsidR="0050308D">
        <w:rPr>
          <w:lang w:eastAsia="zh-CN"/>
        </w:rPr>
        <w:t xml:space="preserve">has discussed </w:t>
      </w:r>
      <w:r w:rsidRPr="00EA4066">
        <w:rPr>
          <w:lang w:eastAsia="zh-CN"/>
        </w:rPr>
        <w:t xml:space="preserve">reduction of the number of DL PRS processing samples </w:t>
      </w:r>
      <w:r w:rsidR="0050308D">
        <w:rPr>
          <w:lang w:eastAsia="zh-CN"/>
        </w:rPr>
        <w:t>in RAN4#10</w:t>
      </w:r>
      <w:r w:rsidR="004E6A72">
        <w:rPr>
          <w:lang w:eastAsia="zh-CN"/>
        </w:rPr>
        <w:t>1.</w:t>
      </w:r>
      <w:r w:rsidR="00FC2F6C">
        <w:rPr>
          <w:lang w:eastAsia="zh-CN"/>
        </w:rPr>
        <w:t xml:space="preserve"> For further study on performance requirements for low latency, WF in [2] has been agreed and </w:t>
      </w:r>
      <w:r w:rsidRPr="00EA4066">
        <w:rPr>
          <w:lang w:eastAsia="zh-CN"/>
        </w:rPr>
        <w:t>link level simulation assumption for RSTD measurement agreed in [</w:t>
      </w:r>
      <w:r w:rsidR="00D478E3">
        <w:rPr>
          <w:lang w:eastAsia="zh-CN"/>
        </w:rPr>
        <w:t>4</w:t>
      </w:r>
      <w:r w:rsidRPr="00EA4066">
        <w:rPr>
          <w:lang w:eastAsia="zh-CN"/>
        </w:rPr>
        <w:t>]</w:t>
      </w:r>
      <w:r w:rsidR="0050308D">
        <w:rPr>
          <w:lang w:eastAsia="zh-CN"/>
        </w:rPr>
        <w:t>,</w:t>
      </w:r>
      <w:r w:rsidRPr="00EA4066">
        <w:rPr>
          <w:lang w:eastAsia="zh-CN"/>
        </w:rPr>
        <w:t xml:space="preserve"> </w:t>
      </w:r>
      <w:r w:rsidR="00FC2F6C">
        <w:rPr>
          <w:lang w:eastAsia="zh-CN"/>
        </w:rPr>
        <w:t>We further provide our observation</w:t>
      </w:r>
      <w:r w:rsidRPr="00EA4066">
        <w:rPr>
          <w:lang w:eastAsia="zh-CN"/>
        </w:rPr>
        <w:t xml:space="preserve"> on accuracy level of RSTD depending on the number of samples</w:t>
      </w:r>
      <w:r w:rsidR="00FC2F6C">
        <w:rPr>
          <w:lang w:eastAsia="zh-CN"/>
        </w:rPr>
        <w:t xml:space="preserve"> in this contribution.</w:t>
      </w:r>
    </w:p>
    <w:p w14:paraId="4B4629CA" w14:textId="055A8040" w:rsidR="00734A07" w:rsidRPr="00F03CC7" w:rsidRDefault="52562533" w:rsidP="00F03CC7">
      <w:pPr>
        <w:pStyle w:val="Heading1"/>
        <w:rPr>
          <w:lang w:val="en-US" w:eastAsia="ja-JP"/>
        </w:rPr>
      </w:pPr>
      <w:r w:rsidRPr="003D3F36">
        <w:rPr>
          <w:color w:val="000000" w:themeColor="text1"/>
          <w:lang w:val="en-US"/>
        </w:rPr>
        <w:t>Discussion</w:t>
      </w:r>
      <w:bookmarkEnd w:id="3"/>
      <w:r w:rsidR="00BC6519" w:rsidRPr="00C935CF">
        <w:rPr>
          <w:lang w:val="en-US" w:eastAsia="ja-JP"/>
        </w:rPr>
        <w:t xml:space="preserve"> </w:t>
      </w:r>
    </w:p>
    <w:p w14:paraId="2F3B9FC5" w14:textId="77777777" w:rsidR="009E403E" w:rsidRPr="00EA4066" w:rsidRDefault="009E403E" w:rsidP="009E403E">
      <w:pPr>
        <w:spacing w:before="120" w:after="120"/>
        <w:rPr>
          <w:lang w:val="en-US"/>
        </w:rPr>
      </w:pPr>
    </w:p>
    <w:p w14:paraId="1D6D063C" w14:textId="68B98B85" w:rsidR="009E403E" w:rsidRPr="00EA4066" w:rsidRDefault="009E403E" w:rsidP="009E403E">
      <w:pPr>
        <w:spacing w:before="120" w:after="120"/>
        <w:rPr>
          <w:lang w:val="en-US"/>
        </w:rPr>
      </w:pPr>
      <w:r w:rsidRPr="00EA4066">
        <w:rPr>
          <w:lang w:val="en-US"/>
        </w:rPr>
        <w:t>In RAN4#10</w:t>
      </w:r>
      <w:r w:rsidR="004E6A72">
        <w:rPr>
          <w:lang w:val="en-US"/>
        </w:rPr>
        <w:t>1</w:t>
      </w:r>
      <w:r w:rsidRPr="00EA4066">
        <w:rPr>
          <w:lang w:val="en-US"/>
        </w:rPr>
        <w:t xml:space="preserve">, RAN4 has discussed about the reduced number of samples versus positioning measurement accuracy.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E403E" w:rsidRPr="00EA4066" w14:paraId="5714CFCF" w14:textId="77777777" w:rsidTr="00E5178B">
        <w:tc>
          <w:tcPr>
            <w:tcW w:w="9629" w:type="dxa"/>
            <w:shd w:val="clear" w:color="auto" w:fill="auto"/>
          </w:tcPr>
          <w:p w14:paraId="0BC0AEF9" w14:textId="77777777" w:rsidR="004E6A72" w:rsidRPr="00700D6B" w:rsidRDefault="004E6A72" w:rsidP="004E6A72">
            <w:pPr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eastAsia="Times New Roman"/>
                <w:highlight w:val="green"/>
                <w:lang w:val="en-US" w:eastAsia="ko-KR"/>
              </w:rPr>
            </w:pPr>
            <w:r w:rsidRPr="00700D6B">
              <w:rPr>
                <w:rFonts w:eastAsia="Nokia Pure Text Light"/>
                <w:color w:val="4D5766"/>
                <w:kern w:val="24"/>
                <w:highlight w:val="green"/>
                <w:lang w:val="en-US" w:eastAsia="ko-KR"/>
              </w:rPr>
              <w:t>RAN4</w:t>
            </w:r>
            <w:r>
              <w:rPr>
                <w:rFonts w:eastAsia="Nokia Pure Text Light"/>
                <w:color w:val="4D5766"/>
                <w:kern w:val="24"/>
                <w:highlight w:val="green"/>
                <w:lang w:val="en-US" w:eastAsia="ko-KR"/>
              </w:rPr>
              <w:t>#101</w:t>
            </w:r>
            <w:r w:rsidRPr="00700D6B">
              <w:rPr>
                <w:rFonts w:eastAsia="Nokia Pure Text Light"/>
                <w:color w:val="4D5766"/>
                <w:kern w:val="24"/>
                <w:highlight w:val="green"/>
                <w:lang w:val="en-US" w:eastAsia="ko-KR"/>
              </w:rPr>
              <w:t xml:space="preserve"> agreements</w:t>
            </w:r>
          </w:p>
          <w:p w14:paraId="7A0542FF" w14:textId="77777777" w:rsidR="004E6A72" w:rsidRPr="00997D9A" w:rsidRDefault="004E6A72" w:rsidP="004E6A72">
            <w:pPr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eastAsia="Times New Roman"/>
                <w:lang w:val="en-US" w:eastAsia="ko-KR"/>
              </w:rPr>
            </w:pPr>
            <w:r w:rsidRPr="00997D9A">
              <w:rPr>
                <w:color w:val="4D5766"/>
                <w:kern w:val="24"/>
                <w:lang w:val="en-US" w:eastAsia="ko-KR"/>
              </w:rPr>
              <w:t>Number of samples w/o AGC: M1 = 1</w:t>
            </w:r>
          </w:p>
          <w:p w14:paraId="36E827D9" w14:textId="77777777" w:rsidR="004E6A72" w:rsidRPr="00997D9A" w:rsidRDefault="004E6A72" w:rsidP="004E6A72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120" w:line="252" w:lineRule="auto"/>
              <w:ind w:left="2434"/>
              <w:contextualSpacing/>
              <w:textAlignment w:val="auto"/>
              <w:rPr>
                <w:rFonts w:eastAsia="Times New Roman"/>
                <w:lang w:val="en-US" w:eastAsia="ko-KR"/>
              </w:rPr>
            </w:pPr>
            <w:r w:rsidRPr="00997D9A">
              <w:rPr>
                <w:color w:val="4D5766"/>
                <w:kern w:val="24"/>
                <w:lang w:val="en-US" w:eastAsia="ko-KR"/>
              </w:rPr>
              <w:t>FFS how to address the cases M1 = 2, 3</w:t>
            </w:r>
          </w:p>
          <w:p w14:paraId="034D8960" w14:textId="77777777" w:rsidR="004E6A72" w:rsidRPr="00997D9A" w:rsidRDefault="004E6A72" w:rsidP="004E6A72">
            <w:pPr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eastAsia="Times New Roman"/>
                <w:lang w:val="en-US" w:eastAsia="ko-KR"/>
              </w:rPr>
            </w:pPr>
            <w:r w:rsidRPr="00997D9A">
              <w:rPr>
                <w:color w:val="4D5766"/>
                <w:kern w:val="24"/>
                <w:lang w:val="en-US" w:eastAsia="ko-KR"/>
              </w:rPr>
              <w:t xml:space="preserve">PRS </w:t>
            </w:r>
            <w:proofErr w:type="spellStart"/>
            <w:r w:rsidRPr="00997D9A">
              <w:rPr>
                <w:color w:val="4D5766"/>
                <w:kern w:val="24"/>
                <w:lang w:val="en-US" w:eastAsia="ko-KR"/>
              </w:rPr>
              <w:t>Ês</w:t>
            </w:r>
            <w:proofErr w:type="spellEnd"/>
            <w:r w:rsidRPr="00997D9A">
              <w:rPr>
                <w:color w:val="4D5766"/>
                <w:kern w:val="24"/>
                <w:lang w:val="en-US" w:eastAsia="ko-KR"/>
              </w:rPr>
              <w:t>/</w:t>
            </w:r>
            <w:proofErr w:type="spellStart"/>
            <w:r w:rsidRPr="00997D9A">
              <w:rPr>
                <w:color w:val="4D5766"/>
                <w:kern w:val="24"/>
                <w:lang w:val="en-US" w:eastAsia="ko-KR"/>
              </w:rPr>
              <w:t>Iot</w:t>
            </w:r>
            <w:proofErr w:type="spellEnd"/>
            <w:r w:rsidRPr="00997D9A">
              <w:rPr>
                <w:color w:val="4D5766"/>
                <w:kern w:val="24"/>
                <w:lang w:val="en-US" w:eastAsia="ko-KR"/>
              </w:rPr>
              <w:t xml:space="preserve"> (dB): FFS</w:t>
            </w:r>
          </w:p>
          <w:p w14:paraId="509BDDAC" w14:textId="77777777" w:rsidR="004E6A72" w:rsidRPr="00997D9A" w:rsidRDefault="004E6A72" w:rsidP="004E6A72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120" w:line="252" w:lineRule="auto"/>
              <w:ind w:left="2434"/>
              <w:contextualSpacing/>
              <w:textAlignment w:val="auto"/>
              <w:rPr>
                <w:rFonts w:eastAsia="Times New Roman"/>
                <w:lang w:val="en-US" w:eastAsia="ko-KR"/>
              </w:rPr>
            </w:pPr>
            <w:r w:rsidRPr="00997D9A">
              <w:rPr>
                <w:color w:val="4D5766"/>
                <w:kern w:val="24"/>
                <w:lang w:val="en-US" w:eastAsia="ko-KR"/>
              </w:rPr>
              <w:t>Option 1: Reuse Rel-16 side conditions</w:t>
            </w:r>
          </w:p>
          <w:p w14:paraId="0693F95D" w14:textId="77777777" w:rsidR="004E6A72" w:rsidRPr="00997D9A" w:rsidRDefault="004E6A72" w:rsidP="004E6A72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120" w:line="252" w:lineRule="auto"/>
              <w:ind w:left="2434"/>
              <w:contextualSpacing/>
              <w:textAlignment w:val="auto"/>
              <w:rPr>
                <w:rFonts w:eastAsia="Times New Roman"/>
                <w:lang w:val="en-US" w:eastAsia="ko-KR"/>
              </w:rPr>
            </w:pPr>
            <w:r w:rsidRPr="00997D9A">
              <w:rPr>
                <w:color w:val="4D5766"/>
                <w:kern w:val="24"/>
                <w:lang w:val="en-US" w:eastAsia="ko-KR"/>
              </w:rPr>
              <w:t>Option 2: Higher side conditions</w:t>
            </w:r>
          </w:p>
          <w:p w14:paraId="75D22226" w14:textId="77777777" w:rsidR="004E6A72" w:rsidRPr="00997D9A" w:rsidRDefault="004E6A72" w:rsidP="004E6A72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120" w:line="252" w:lineRule="auto"/>
              <w:ind w:left="2434"/>
              <w:contextualSpacing/>
              <w:textAlignment w:val="auto"/>
              <w:rPr>
                <w:rFonts w:eastAsia="Times New Roman"/>
                <w:lang w:val="en-US" w:eastAsia="ko-KR"/>
              </w:rPr>
            </w:pPr>
            <w:r w:rsidRPr="00997D9A">
              <w:rPr>
                <w:color w:val="4D5766"/>
                <w:kern w:val="24"/>
                <w:lang w:val="en-US" w:eastAsia="ko-KR"/>
              </w:rPr>
              <w:t>Option 2A: [0; -6] dB</w:t>
            </w:r>
          </w:p>
          <w:p w14:paraId="197502F2" w14:textId="77777777" w:rsidR="004E6A72" w:rsidRPr="00997D9A" w:rsidRDefault="004E6A72" w:rsidP="004E6A72">
            <w:pPr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eastAsia="Times New Roman"/>
                <w:lang w:val="en-US" w:eastAsia="ko-KR"/>
              </w:rPr>
            </w:pPr>
            <w:r w:rsidRPr="00997D9A">
              <w:rPr>
                <w:color w:val="4D5766"/>
                <w:kern w:val="24"/>
                <w:lang w:val="en-US" w:eastAsia="ko-KR"/>
              </w:rPr>
              <w:t>Propagation conditions: FFS</w:t>
            </w:r>
          </w:p>
          <w:p w14:paraId="38FEAA33" w14:textId="77777777" w:rsidR="004E6A72" w:rsidRPr="00997D9A" w:rsidRDefault="004E6A72" w:rsidP="004E6A72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120" w:line="252" w:lineRule="auto"/>
              <w:ind w:left="2434"/>
              <w:contextualSpacing/>
              <w:textAlignment w:val="auto"/>
              <w:rPr>
                <w:rFonts w:eastAsia="Times New Roman"/>
                <w:lang w:val="en-US" w:eastAsia="ko-KR"/>
              </w:rPr>
            </w:pPr>
            <w:r w:rsidRPr="00997D9A">
              <w:rPr>
                <w:color w:val="4D5766"/>
                <w:kern w:val="24"/>
                <w:lang w:val="en-US" w:eastAsia="ko-KR"/>
              </w:rPr>
              <w:t>Option 1: Reuse Rel-16 conditions</w:t>
            </w:r>
          </w:p>
          <w:p w14:paraId="1CD4276B" w14:textId="77777777" w:rsidR="004E6A72" w:rsidRPr="00997D9A" w:rsidRDefault="004E6A72" w:rsidP="004E6A72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120" w:line="252" w:lineRule="auto"/>
              <w:ind w:left="2434"/>
              <w:contextualSpacing/>
              <w:textAlignment w:val="auto"/>
              <w:rPr>
                <w:rFonts w:eastAsia="Times New Roman"/>
                <w:lang w:val="en-US" w:eastAsia="ko-KR"/>
              </w:rPr>
            </w:pPr>
            <w:r w:rsidRPr="00997D9A">
              <w:rPr>
                <w:color w:val="4D5766"/>
                <w:kern w:val="24"/>
                <w:lang w:val="en-US" w:eastAsia="ko-KR"/>
              </w:rPr>
              <w:t>Option 2: LOS TDL-D, DS = 30ns, Doppler = 5 Hz</w:t>
            </w:r>
          </w:p>
          <w:p w14:paraId="11F8F2E4" w14:textId="77777777" w:rsidR="004E6A72" w:rsidRPr="00997D9A" w:rsidRDefault="004E6A72" w:rsidP="004E6A72">
            <w:pPr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eastAsia="Times New Roman"/>
                <w:lang w:val="en-US" w:eastAsia="ko-KR"/>
              </w:rPr>
            </w:pPr>
            <w:r w:rsidRPr="00997D9A">
              <w:rPr>
                <w:color w:val="4D5766"/>
                <w:kern w:val="24"/>
                <w:lang w:val="en-US" w:eastAsia="ko-KR"/>
              </w:rPr>
              <w:t>PRS BW: FFS</w:t>
            </w:r>
          </w:p>
          <w:p w14:paraId="168ABF17" w14:textId="77777777" w:rsidR="004E6A72" w:rsidRPr="00997D9A" w:rsidRDefault="004E6A72" w:rsidP="004E6A72">
            <w:pPr>
              <w:overflowPunct/>
              <w:autoSpaceDE/>
              <w:autoSpaceDN/>
              <w:adjustRightInd/>
              <w:spacing w:after="120" w:line="252" w:lineRule="auto"/>
              <w:ind w:left="2434"/>
              <w:contextualSpacing/>
              <w:textAlignment w:val="auto"/>
              <w:rPr>
                <w:rFonts w:eastAsia="Times New Roman"/>
                <w:lang w:val="en-US" w:eastAsia="ko-KR"/>
              </w:rPr>
            </w:pPr>
            <w:r w:rsidRPr="00997D9A">
              <w:rPr>
                <w:color w:val="4D5766"/>
                <w:kern w:val="24"/>
                <w:lang w:val="en-US" w:eastAsia="ko-KR"/>
              </w:rPr>
              <w:t>Option 1: Reuse Rel-16</w:t>
            </w:r>
          </w:p>
          <w:p w14:paraId="63D199EA" w14:textId="77777777" w:rsidR="004E6A72" w:rsidRPr="00997D9A" w:rsidRDefault="004E6A72" w:rsidP="004E6A72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120" w:line="252" w:lineRule="auto"/>
              <w:ind w:left="2434"/>
              <w:contextualSpacing/>
              <w:textAlignment w:val="auto"/>
              <w:rPr>
                <w:rFonts w:eastAsia="Times New Roman"/>
                <w:lang w:val="en-US" w:eastAsia="ko-KR"/>
              </w:rPr>
            </w:pPr>
            <w:r w:rsidRPr="00997D9A">
              <w:rPr>
                <w:color w:val="4D5766"/>
                <w:kern w:val="24"/>
                <w:lang w:val="en-US" w:eastAsia="ko-KR"/>
              </w:rPr>
              <w:t>Option 2: Subset of Rel-16 PRS BW</w:t>
            </w:r>
          </w:p>
          <w:p w14:paraId="7B0A8790" w14:textId="77777777" w:rsidR="004E6A72" w:rsidRPr="00224976" w:rsidRDefault="004E6A72" w:rsidP="004E6A72">
            <w:pPr>
              <w:overflowPunct/>
              <w:autoSpaceDE/>
              <w:adjustRightInd/>
              <w:spacing w:after="0" w:line="276" w:lineRule="auto"/>
              <w:textAlignment w:val="auto"/>
              <w:rPr>
                <w:rFonts w:eastAsia="MS Mincho"/>
                <w:color w:val="4D5766"/>
                <w:kern w:val="24"/>
                <w:lang w:eastAsia="ko-KR"/>
              </w:rPr>
            </w:pPr>
            <w:r w:rsidRPr="00224976">
              <w:rPr>
                <w:color w:val="4D5766"/>
                <w:kern w:val="24"/>
                <w:lang w:val="en-US" w:eastAsia="ko-KR"/>
              </w:rPr>
              <w:t>PRS repetition: FFS</w:t>
            </w:r>
          </w:p>
          <w:p w14:paraId="49623194" w14:textId="1E0CCF3A" w:rsidR="009E403E" w:rsidRPr="00EA4066" w:rsidRDefault="009E403E" w:rsidP="00E5178B">
            <w:pPr>
              <w:spacing w:before="120" w:after="120"/>
              <w:rPr>
                <w:rFonts w:eastAsia="맑은 고딕"/>
                <w:color w:val="0070C0"/>
                <w:lang w:val="en-US" w:eastAsia="zh-CN"/>
              </w:rPr>
            </w:pPr>
          </w:p>
        </w:tc>
      </w:tr>
    </w:tbl>
    <w:p w14:paraId="54751842" w14:textId="745D2B72" w:rsidR="009E403E" w:rsidRDefault="009E403E" w:rsidP="009E403E">
      <w:pPr>
        <w:spacing w:before="120" w:after="120"/>
        <w:rPr>
          <w:lang w:eastAsia="ja-JP"/>
        </w:rPr>
      </w:pPr>
    </w:p>
    <w:p w14:paraId="355897B2" w14:textId="2C5485DF" w:rsidR="00D478E3" w:rsidRDefault="004E6A72" w:rsidP="009E403E">
      <w:pPr>
        <w:spacing w:before="120" w:after="120"/>
        <w:rPr>
          <w:lang w:eastAsia="ja-JP"/>
        </w:rPr>
      </w:pPr>
      <w:r>
        <w:rPr>
          <w:lang w:eastAsia="ja-JP"/>
        </w:rPr>
        <w:t>W</w:t>
      </w:r>
      <w:r w:rsidR="00D478E3" w:rsidRPr="44679BF0">
        <w:rPr>
          <w:lang w:eastAsia="ja-JP"/>
        </w:rPr>
        <w:t xml:space="preserve">e provide our performance analysis in the selected scenarios to read the performance trends accuracy and the number of sample M. </w:t>
      </w:r>
      <w:r w:rsidR="008858D5" w:rsidRPr="44679BF0">
        <w:rPr>
          <w:lang w:eastAsia="ja-JP"/>
        </w:rPr>
        <w:t xml:space="preserve">To understand the low latency </w:t>
      </w:r>
      <w:proofErr w:type="spellStart"/>
      <w:r w:rsidR="008858D5" w:rsidRPr="44679BF0">
        <w:rPr>
          <w:lang w:eastAsia="ja-JP"/>
        </w:rPr>
        <w:t>usecase</w:t>
      </w:r>
      <w:proofErr w:type="spellEnd"/>
      <w:r w:rsidR="008858D5" w:rsidRPr="44679BF0">
        <w:rPr>
          <w:lang w:eastAsia="ja-JP"/>
        </w:rPr>
        <w:t xml:space="preserve"> more, the low latency </w:t>
      </w:r>
      <w:proofErr w:type="spellStart"/>
      <w:r w:rsidR="008858D5" w:rsidRPr="44679BF0">
        <w:rPr>
          <w:lang w:eastAsia="ja-JP"/>
        </w:rPr>
        <w:t>usecase</w:t>
      </w:r>
      <w:proofErr w:type="spellEnd"/>
      <w:r w:rsidR="008858D5" w:rsidRPr="44679BF0">
        <w:rPr>
          <w:lang w:eastAsia="ja-JP"/>
        </w:rPr>
        <w:t xml:space="preserve"> is assumed as a </w:t>
      </w:r>
      <w:r w:rsidR="671A0EC8" w:rsidRPr="44679BF0">
        <w:rPr>
          <w:lang w:eastAsia="ja-JP"/>
        </w:rPr>
        <w:t>unique</w:t>
      </w:r>
      <w:r w:rsidR="008858D5" w:rsidRPr="44679BF0">
        <w:rPr>
          <w:lang w:eastAsia="ja-JP"/>
        </w:rPr>
        <w:t xml:space="preserve"> and separate </w:t>
      </w:r>
      <w:proofErr w:type="spellStart"/>
      <w:r w:rsidR="008858D5" w:rsidRPr="44679BF0">
        <w:rPr>
          <w:lang w:eastAsia="ja-JP"/>
        </w:rPr>
        <w:t>usecase</w:t>
      </w:r>
      <w:proofErr w:type="spellEnd"/>
      <w:r w:rsidR="008858D5" w:rsidRPr="44679BF0">
        <w:rPr>
          <w:lang w:eastAsia="ja-JP"/>
        </w:rPr>
        <w:t xml:space="preserve">. Of course, the best case will be low latency and high accuracy </w:t>
      </w:r>
      <w:proofErr w:type="spellStart"/>
      <w:r w:rsidR="008858D5" w:rsidRPr="44679BF0">
        <w:rPr>
          <w:lang w:eastAsia="ja-JP"/>
        </w:rPr>
        <w:t>usecase</w:t>
      </w:r>
      <w:proofErr w:type="spellEnd"/>
      <w:r w:rsidR="008858D5" w:rsidRPr="44679BF0">
        <w:rPr>
          <w:lang w:eastAsia="ja-JP"/>
        </w:rPr>
        <w:t xml:space="preserve"> in any scenarios, but the low latency </w:t>
      </w:r>
      <w:proofErr w:type="spellStart"/>
      <w:r w:rsidR="008858D5" w:rsidRPr="44679BF0">
        <w:rPr>
          <w:lang w:eastAsia="ja-JP"/>
        </w:rPr>
        <w:t>usecase</w:t>
      </w:r>
      <w:proofErr w:type="spellEnd"/>
      <w:r w:rsidR="008858D5" w:rsidRPr="44679BF0">
        <w:rPr>
          <w:lang w:eastAsia="ja-JP"/>
        </w:rPr>
        <w:t xml:space="preserve"> will be more likely indoor scenarios such that </w:t>
      </w:r>
      <w:proofErr w:type="spellStart"/>
      <w:r w:rsidR="008858D5" w:rsidRPr="44679BF0">
        <w:rPr>
          <w:lang w:eastAsia="ja-JP"/>
        </w:rPr>
        <w:t>IIoT</w:t>
      </w:r>
      <w:proofErr w:type="spellEnd"/>
      <w:r w:rsidR="008858D5" w:rsidRPr="44679BF0">
        <w:rPr>
          <w:lang w:eastAsia="ja-JP"/>
        </w:rPr>
        <w:t xml:space="preserve"> </w:t>
      </w:r>
      <w:r w:rsidR="0038223F" w:rsidRPr="44679BF0">
        <w:rPr>
          <w:lang w:eastAsia="ja-JP"/>
        </w:rPr>
        <w:t xml:space="preserve">factory </w:t>
      </w:r>
      <w:r w:rsidR="008858D5" w:rsidRPr="44679BF0">
        <w:rPr>
          <w:lang w:eastAsia="ja-JP"/>
        </w:rPr>
        <w:t xml:space="preserve">or indoor shopping </w:t>
      </w:r>
      <w:r w:rsidR="08A957E0" w:rsidRPr="44679BF0">
        <w:rPr>
          <w:lang w:eastAsia="ja-JP"/>
        </w:rPr>
        <w:t>canter</w:t>
      </w:r>
      <w:r w:rsidR="008858D5" w:rsidRPr="44679BF0">
        <w:rPr>
          <w:lang w:eastAsia="ja-JP"/>
        </w:rPr>
        <w:t xml:space="preserve">. The system configuration of positioning service will be more specific comparing to general positioning service with wide band width </w:t>
      </w:r>
      <w:r w:rsidR="0038223F" w:rsidRPr="44679BF0">
        <w:rPr>
          <w:lang w:eastAsia="ja-JP"/>
        </w:rPr>
        <w:t xml:space="preserve">in </w:t>
      </w:r>
      <w:proofErr w:type="spellStart"/>
      <w:proofErr w:type="gramStart"/>
      <w:r w:rsidR="0038223F" w:rsidRPr="44679BF0">
        <w:rPr>
          <w:lang w:eastAsia="ja-JP"/>
        </w:rPr>
        <w:t>a</w:t>
      </w:r>
      <w:proofErr w:type="spellEnd"/>
      <w:proofErr w:type="gramEnd"/>
      <w:r w:rsidR="008858D5" w:rsidRPr="44679BF0">
        <w:rPr>
          <w:lang w:eastAsia="ja-JP"/>
        </w:rPr>
        <w:t xml:space="preserve"> </w:t>
      </w:r>
      <w:r w:rsidR="0038223F" w:rsidRPr="44679BF0">
        <w:rPr>
          <w:lang w:eastAsia="ja-JP"/>
        </w:rPr>
        <w:t>indoor network deployment.</w:t>
      </w:r>
    </w:p>
    <w:p w14:paraId="478C3901" w14:textId="6B98C2D5" w:rsidR="00D478E3" w:rsidRDefault="00D478E3" w:rsidP="009E403E">
      <w:pPr>
        <w:spacing w:before="120" w:after="120"/>
        <w:rPr>
          <w:lang w:eastAsia="ja-JP"/>
        </w:rPr>
      </w:pPr>
    </w:p>
    <w:p w14:paraId="5E776701" w14:textId="712FDD16" w:rsidR="00B82980" w:rsidRDefault="00B82980" w:rsidP="009E403E">
      <w:pPr>
        <w:spacing w:before="120" w:after="120"/>
        <w:rPr>
          <w:lang w:eastAsia="ja-JP"/>
        </w:rPr>
      </w:pPr>
      <w:r>
        <w:rPr>
          <w:lang w:eastAsia="ja-JP"/>
        </w:rPr>
        <w:t>We have provided simulation results of Rel-16 based simulation assumption [5</w:t>
      </w:r>
      <w:r w:rsidR="003C6973">
        <w:rPr>
          <w:lang w:eastAsia="ja-JP"/>
        </w:rPr>
        <w:t xml:space="preserve">, </w:t>
      </w:r>
      <w:r w:rsidR="003C6973" w:rsidRPr="003C6973">
        <w:rPr>
          <w:lang w:eastAsia="ja-JP"/>
        </w:rPr>
        <w:t>R4-2119011</w:t>
      </w:r>
      <w:r>
        <w:rPr>
          <w:lang w:eastAsia="ja-JP"/>
        </w:rPr>
        <w:t xml:space="preserve">]. In fact, significant accuracy degradation is found in most of cases in </w:t>
      </w:r>
      <w:r w:rsidRPr="00D0539C">
        <w:rPr>
          <w:lang w:eastAsia="ja-JP"/>
        </w:rPr>
        <w:t xml:space="preserve">PRB size </w:t>
      </w:r>
      <w:r>
        <w:rPr>
          <w:lang w:eastAsia="ja-JP"/>
        </w:rPr>
        <w:t xml:space="preserve">&lt; </w:t>
      </w:r>
      <w:r w:rsidRPr="00D0539C">
        <w:rPr>
          <w:lang w:eastAsia="ja-JP"/>
        </w:rPr>
        <w:t>52</w:t>
      </w:r>
      <w:r>
        <w:rPr>
          <w:lang w:eastAsia="ja-JP"/>
        </w:rPr>
        <w:t xml:space="preserve"> in NLOS channels. If reusing the Rel-16 requirements for low latency, </w:t>
      </w:r>
      <w:r w:rsidRPr="00D0539C">
        <w:rPr>
          <w:lang w:eastAsia="ja-JP"/>
        </w:rPr>
        <w:t xml:space="preserve">PRB size </w:t>
      </w:r>
      <w:r>
        <w:rPr>
          <w:lang w:eastAsia="ja-JP"/>
        </w:rPr>
        <w:t xml:space="preserve">&lt; </w:t>
      </w:r>
      <w:r w:rsidRPr="00D0539C">
        <w:rPr>
          <w:lang w:eastAsia="ja-JP"/>
        </w:rPr>
        <w:t>52</w:t>
      </w:r>
      <w:r>
        <w:rPr>
          <w:lang w:eastAsia="ja-JP"/>
        </w:rPr>
        <w:t xml:space="preserve"> (or higher) needs to be excluded. This may be easy to maintain the accuracy requirement but results in poor test coverage. </w:t>
      </w:r>
    </w:p>
    <w:p w14:paraId="665B0DD9" w14:textId="3936054D" w:rsidR="0044431A" w:rsidRDefault="0044431A" w:rsidP="009E403E">
      <w:pPr>
        <w:spacing w:before="120" w:after="120"/>
        <w:rPr>
          <w:lang w:eastAsia="ja-JP"/>
        </w:rPr>
      </w:pPr>
    </w:p>
    <w:p w14:paraId="6B466348" w14:textId="77777777" w:rsidR="00B82980" w:rsidRDefault="00B82980" w:rsidP="009E403E">
      <w:pPr>
        <w:spacing w:before="120" w:after="120"/>
        <w:rPr>
          <w:lang w:eastAsia="ja-JP"/>
        </w:rPr>
      </w:pPr>
    </w:p>
    <w:p w14:paraId="6A443F18" w14:textId="7A48DD3F" w:rsidR="00D0539C" w:rsidRPr="0044431A" w:rsidRDefault="0044431A" w:rsidP="00D0539C">
      <w:pPr>
        <w:spacing w:before="120" w:after="120"/>
        <w:rPr>
          <w:lang w:eastAsia="ja-JP"/>
        </w:rPr>
      </w:pPr>
      <w:r w:rsidRPr="00E20E4B">
        <w:rPr>
          <w:b/>
          <w:bCs/>
          <w:lang w:eastAsia="ja-JP"/>
        </w:rPr>
        <w:t xml:space="preserve">Observation </w:t>
      </w:r>
      <w:proofErr w:type="gramStart"/>
      <w:r w:rsidR="006502DC">
        <w:rPr>
          <w:b/>
          <w:bCs/>
          <w:lang w:eastAsia="ja-JP"/>
        </w:rPr>
        <w:t>1</w:t>
      </w:r>
      <w:r w:rsidRPr="00E20E4B">
        <w:rPr>
          <w:b/>
          <w:bCs/>
          <w:lang w:eastAsia="ja-JP"/>
        </w:rPr>
        <w:t xml:space="preserve"> :</w:t>
      </w:r>
      <w:proofErr w:type="gramEnd"/>
      <w:r>
        <w:rPr>
          <w:lang w:eastAsia="ja-JP"/>
        </w:rPr>
        <w:t xml:space="preserve"> </w:t>
      </w:r>
      <w:r w:rsidR="00D0539C">
        <w:rPr>
          <w:lang w:eastAsia="ja-JP"/>
        </w:rPr>
        <w:t>We share observations from tests</w:t>
      </w:r>
      <w:r w:rsidR="00D0539C" w:rsidRPr="0044431A">
        <w:rPr>
          <w:lang w:eastAsia="ja-JP"/>
        </w:rPr>
        <w:t xml:space="preserve"> </w:t>
      </w:r>
      <w:r w:rsidR="00D0539C">
        <w:rPr>
          <w:lang w:eastAsia="ja-JP"/>
        </w:rPr>
        <w:t>for</w:t>
      </w:r>
      <w:r w:rsidR="00D0539C" w:rsidRPr="0044431A">
        <w:rPr>
          <w:lang w:eastAsia="ja-JP"/>
        </w:rPr>
        <w:t xml:space="preserve"> accuracy versus the number of samples</w:t>
      </w:r>
      <w:r w:rsidR="00B82980">
        <w:rPr>
          <w:lang w:eastAsia="ja-JP"/>
        </w:rPr>
        <w:t xml:space="preserve"> in </w:t>
      </w:r>
      <w:proofErr w:type="spellStart"/>
      <w:r w:rsidR="00B82980">
        <w:rPr>
          <w:lang w:eastAsia="ja-JP"/>
        </w:rPr>
        <w:t>LoS</w:t>
      </w:r>
      <w:proofErr w:type="spellEnd"/>
      <w:r w:rsidR="00B82980">
        <w:rPr>
          <w:lang w:eastAsia="ja-JP"/>
        </w:rPr>
        <w:t xml:space="preserve"> (AWGN and TDL-D channels)</w:t>
      </w:r>
      <w:r w:rsidR="00D0539C" w:rsidRPr="0044431A">
        <w:rPr>
          <w:lang w:eastAsia="ja-JP"/>
        </w:rPr>
        <w:t xml:space="preserve"> </w:t>
      </w:r>
      <w:r w:rsidR="006502DC">
        <w:rPr>
          <w:lang w:eastAsia="ja-JP"/>
        </w:rPr>
        <w:t>with high SNR condition</w:t>
      </w:r>
      <w:r w:rsidR="00D0539C">
        <w:rPr>
          <w:lang w:eastAsia="ja-JP"/>
        </w:rPr>
        <w:t>:</w:t>
      </w:r>
      <w:r w:rsidR="00D0539C" w:rsidRPr="0044431A">
        <w:rPr>
          <w:lang w:eastAsia="ja-JP"/>
        </w:rPr>
        <w:t xml:space="preserve"> </w:t>
      </w:r>
    </w:p>
    <w:p w14:paraId="5BFA6E6D" w14:textId="1A24F73A" w:rsidR="0044431A" w:rsidRPr="00D0539C" w:rsidRDefault="006646E5" w:rsidP="006646E5">
      <w:pPr>
        <w:pStyle w:val="ListParagraph"/>
        <w:numPr>
          <w:ilvl w:val="0"/>
          <w:numId w:val="39"/>
        </w:numPr>
        <w:spacing w:before="120" w:after="120"/>
        <w:rPr>
          <w:sz w:val="20"/>
          <w:szCs w:val="20"/>
          <w:lang w:eastAsia="ja-JP"/>
        </w:rPr>
      </w:pPr>
      <w:proofErr w:type="spellStart"/>
      <w:r>
        <w:rPr>
          <w:sz w:val="20"/>
          <w:szCs w:val="20"/>
          <w:lang w:eastAsia="ja-JP"/>
        </w:rPr>
        <w:t>Most</w:t>
      </w:r>
      <w:proofErr w:type="spellEnd"/>
      <w:r>
        <w:rPr>
          <w:sz w:val="20"/>
          <w:szCs w:val="20"/>
          <w:lang w:eastAsia="ja-JP"/>
        </w:rPr>
        <w:t xml:space="preserve"> of </w:t>
      </w:r>
      <w:proofErr w:type="spellStart"/>
      <w:r>
        <w:rPr>
          <w:sz w:val="20"/>
          <w:szCs w:val="20"/>
          <w:lang w:eastAsia="ja-JP"/>
        </w:rPr>
        <w:t>testcases</w:t>
      </w:r>
      <w:proofErr w:type="spellEnd"/>
      <w:r>
        <w:rPr>
          <w:sz w:val="20"/>
          <w:szCs w:val="20"/>
          <w:lang w:eastAsia="ja-JP"/>
        </w:rPr>
        <w:t xml:space="preserve"> </w:t>
      </w:r>
      <w:proofErr w:type="spellStart"/>
      <w:r>
        <w:rPr>
          <w:sz w:val="20"/>
          <w:szCs w:val="20"/>
          <w:lang w:eastAsia="ja-JP"/>
        </w:rPr>
        <w:t>shows</w:t>
      </w:r>
      <w:proofErr w:type="spellEnd"/>
      <w:r>
        <w:rPr>
          <w:sz w:val="20"/>
          <w:szCs w:val="20"/>
          <w:lang w:eastAsia="ja-JP"/>
        </w:rPr>
        <w:t xml:space="preserve"> </w:t>
      </w:r>
      <w:proofErr w:type="spellStart"/>
      <w:r>
        <w:rPr>
          <w:sz w:val="20"/>
          <w:szCs w:val="20"/>
          <w:lang w:eastAsia="ja-JP"/>
        </w:rPr>
        <w:t>reasonable</w:t>
      </w:r>
      <w:proofErr w:type="spellEnd"/>
      <w:r>
        <w:rPr>
          <w:sz w:val="20"/>
          <w:szCs w:val="20"/>
          <w:lang w:eastAsia="ja-JP"/>
        </w:rPr>
        <w:t xml:space="preserve"> </w:t>
      </w:r>
      <w:proofErr w:type="spellStart"/>
      <w:r>
        <w:rPr>
          <w:sz w:val="20"/>
          <w:szCs w:val="20"/>
          <w:lang w:eastAsia="ja-JP"/>
        </w:rPr>
        <w:t>accuracy</w:t>
      </w:r>
      <w:proofErr w:type="spellEnd"/>
      <w:r>
        <w:rPr>
          <w:sz w:val="20"/>
          <w:szCs w:val="20"/>
          <w:lang w:eastAsia="ja-JP"/>
        </w:rPr>
        <w:t xml:space="preserve"> </w:t>
      </w:r>
      <w:proofErr w:type="spellStart"/>
      <w:r>
        <w:rPr>
          <w:sz w:val="20"/>
          <w:szCs w:val="20"/>
          <w:lang w:eastAsia="ja-JP"/>
        </w:rPr>
        <w:t>performance</w:t>
      </w:r>
      <w:proofErr w:type="spellEnd"/>
      <w:r>
        <w:rPr>
          <w:sz w:val="20"/>
          <w:szCs w:val="20"/>
          <w:lang w:eastAsia="ja-JP"/>
        </w:rPr>
        <w:t xml:space="preserve">. Performance </w:t>
      </w:r>
      <w:proofErr w:type="spellStart"/>
      <w:r>
        <w:rPr>
          <w:sz w:val="20"/>
          <w:szCs w:val="20"/>
          <w:lang w:eastAsia="ja-JP"/>
        </w:rPr>
        <w:t>degradation</w:t>
      </w:r>
      <w:proofErr w:type="spellEnd"/>
      <w:r>
        <w:rPr>
          <w:sz w:val="20"/>
          <w:szCs w:val="20"/>
          <w:lang w:eastAsia="ja-JP"/>
        </w:rPr>
        <w:t xml:space="preserve"> is </w:t>
      </w:r>
      <w:proofErr w:type="spellStart"/>
      <w:r>
        <w:rPr>
          <w:sz w:val="20"/>
          <w:szCs w:val="20"/>
          <w:lang w:eastAsia="ja-JP"/>
        </w:rPr>
        <w:t>limited</w:t>
      </w:r>
      <w:proofErr w:type="spellEnd"/>
      <w:r>
        <w:rPr>
          <w:sz w:val="20"/>
          <w:szCs w:val="20"/>
          <w:lang w:eastAsia="ja-JP"/>
        </w:rPr>
        <w:t xml:space="preserve"> in </w:t>
      </w:r>
      <w:proofErr w:type="spellStart"/>
      <w:r>
        <w:rPr>
          <w:sz w:val="20"/>
          <w:szCs w:val="20"/>
          <w:lang w:eastAsia="ja-JP"/>
        </w:rPr>
        <w:t>cases</w:t>
      </w:r>
      <w:proofErr w:type="spellEnd"/>
      <w:r>
        <w:rPr>
          <w:sz w:val="20"/>
          <w:szCs w:val="20"/>
          <w:lang w:eastAsia="ja-JP"/>
        </w:rPr>
        <w:t xml:space="preserve"> </w:t>
      </w:r>
      <w:proofErr w:type="spellStart"/>
      <w:r>
        <w:rPr>
          <w:sz w:val="20"/>
          <w:szCs w:val="20"/>
          <w:lang w:eastAsia="ja-JP"/>
        </w:rPr>
        <w:t>when</w:t>
      </w:r>
      <w:proofErr w:type="spellEnd"/>
      <w:r w:rsidR="0044431A" w:rsidRPr="44679BF0">
        <w:rPr>
          <w:sz w:val="20"/>
          <w:szCs w:val="20"/>
          <w:lang w:eastAsia="ja-JP"/>
        </w:rPr>
        <w:t xml:space="preserve"> PRB </w:t>
      </w:r>
      <w:proofErr w:type="spellStart"/>
      <w:r w:rsidR="0044431A" w:rsidRPr="44679BF0">
        <w:rPr>
          <w:sz w:val="20"/>
          <w:szCs w:val="20"/>
          <w:lang w:eastAsia="ja-JP"/>
        </w:rPr>
        <w:t>size</w:t>
      </w:r>
      <w:proofErr w:type="spellEnd"/>
      <w:r w:rsidR="0044431A" w:rsidRPr="44679BF0">
        <w:rPr>
          <w:sz w:val="20"/>
          <w:szCs w:val="20"/>
          <w:lang w:eastAsia="ja-JP"/>
        </w:rPr>
        <w:t xml:space="preserve"> is </w:t>
      </w:r>
      <w:proofErr w:type="spellStart"/>
      <w:r w:rsidR="0044431A" w:rsidRPr="44679BF0">
        <w:rPr>
          <w:sz w:val="20"/>
          <w:szCs w:val="20"/>
          <w:lang w:eastAsia="ja-JP"/>
        </w:rPr>
        <w:t>small</w:t>
      </w:r>
      <w:proofErr w:type="spellEnd"/>
      <w:r w:rsidR="0044431A" w:rsidRPr="44679BF0">
        <w:rPr>
          <w:sz w:val="20"/>
          <w:szCs w:val="20"/>
          <w:lang w:eastAsia="ja-JP"/>
        </w:rPr>
        <w:t xml:space="preserve"> (</w:t>
      </w:r>
      <w:r w:rsidR="00B82980">
        <w:rPr>
          <w:sz w:val="20"/>
          <w:szCs w:val="20"/>
          <w:lang w:eastAsia="ja-JP"/>
        </w:rPr>
        <w:t xml:space="preserve">i.e. </w:t>
      </w:r>
      <w:r w:rsidR="0044431A" w:rsidRPr="44679BF0">
        <w:rPr>
          <w:sz w:val="20"/>
          <w:szCs w:val="20"/>
          <w:lang w:eastAsia="ja-JP"/>
        </w:rPr>
        <w:t xml:space="preserve">PRB </w:t>
      </w:r>
      <w:proofErr w:type="spellStart"/>
      <w:r w:rsidR="0044431A" w:rsidRPr="44679BF0">
        <w:rPr>
          <w:sz w:val="20"/>
          <w:szCs w:val="20"/>
          <w:lang w:eastAsia="ja-JP"/>
        </w:rPr>
        <w:t>size</w:t>
      </w:r>
      <w:proofErr w:type="spellEnd"/>
      <w:r w:rsidR="0044431A" w:rsidRPr="44679BF0">
        <w:rPr>
          <w:sz w:val="20"/>
          <w:szCs w:val="20"/>
          <w:lang w:eastAsia="ja-JP"/>
        </w:rPr>
        <w:t>=24)</w:t>
      </w:r>
      <w:r w:rsidR="00B82980">
        <w:rPr>
          <w:sz w:val="20"/>
          <w:szCs w:val="20"/>
          <w:lang w:eastAsia="ja-JP"/>
        </w:rPr>
        <w:t xml:space="preserve"> </w:t>
      </w:r>
      <w:proofErr w:type="spellStart"/>
      <w:r w:rsidR="00B82980">
        <w:rPr>
          <w:sz w:val="20"/>
          <w:szCs w:val="20"/>
          <w:lang w:eastAsia="ja-JP"/>
        </w:rPr>
        <w:t>with</w:t>
      </w:r>
      <w:proofErr w:type="spellEnd"/>
      <w:r w:rsidR="00B82980">
        <w:rPr>
          <w:sz w:val="20"/>
          <w:szCs w:val="20"/>
          <w:lang w:eastAsia="ja-JP"/>
        </w:rPr>
        <w:t xml:space="preserve"> </w:t>
      </w:r>
      <w:r w:rsidR="00B82980" w:rsidRPr="00B82980">
        <w:rPr>
          <w:sz w:val="20"/>
          <w:szCs w:val="20"/>
          <w:lang w:eastAsia="ja-JP"/>
        </w:rPr>
        <w:t>SCS = 15KHz</w:t>
      </w:r>
      <w:r w:rsidR="00E8632B" w:rsidRPr="44679BF0">
        <w:rPr>
          <w:sz w:val="20"/>
          <w:szCs w:val="20"/>
          <w:lang w:eastAsia="ja-JP"/>
        </w:rPr>
        <w:t xml:space="preserve"> </w:t>
      </w:r>
      <w:proofErr w:type="spellStart"/>
      <w:r w:rsidR="0044431A" w:rsidRPr="44679BF0">
        <w:rPr>
          <w:sz w:val="20"/>
          <w:szCs w:val="20"/>
          <w:lang w:eastAsia="ja-JP"/>
        </w:rPr>
        <w:t>comparing</w:t>
      </w:r>
      <w:proofErr w:type="spellEnd"/>
      <w:r w:rsidR="0044431A" w:rsidRPr="44679BF0">
        <w:rPr>
          <w:sz w:val="20"/>
          <w:szCs w:val="20"/>
          <w:lang w:eastAsia="ja-JP"/>
        </w:rPr>
        <w:t xml:space="preserve"> to </w:t>
      </w:r>
      <w:proofErr w:type="spellStart"/>
      <w:r w:rsidR="0044431A" w:rsidRPr="44679BF0">
        <w:rPr>
          <w:sz w:val="20"/>
          <w:szCs w:val="20"/>
          <w:lang w:eastAsia="ja-JP"/>
        </w:rPr>
        <w:t>the</w:t>
      </w:r>
      <w:proofErr w:type="spellEnd"/>
      <w:r w:rsidR="0044431A" w:rsidRPr="44679BF0">
        <w:rPr>
          <w:sz w:val="20"/>
          <w:szCs w:val="20"/>
          <w:lang w:eastAsia="ja-JP"/>
        </w:rPr>
        <w:t xml:space="preserve"> </w:t>
      </w:r>
      <w:proofErr w:type="spellStart"/>
      <w:r w:rsidR="0044431A" w:rsidRPr="44679BF0">
        <w:rPr>
          <w:sz w:val="20"/>
          <w:szCs w:val="20"/>
          <w:lang w:eastAsia="ja-JP"/>
        </w:rPr>
        <w:t>four</w:t>
      </w:r>
      <w:proofErr w:type="spellEnd"/>
      <w:r w:rsidR="0044431A" w:rsidRPr="44679BF0">
        <w:rPr>
          <w:sz w:val="20"/>
          <w:szCs w:val="20"/>
          <w:lang w:eastAsia="ja-JP"/>
        </w:rPr>
        <w:t xml:space="preserve"> </w:t>
      </w:r>
      <w:proofErr w:type="spellStart"/>
      <w:r w:rsidR="0044431A" w:rsidRPr="44679BF0">
        <w:rPr>
          <w:sz w:val="20"/>
          <w:szCs w:val="20"/>
          <w:lang w:eastAsia="ja-JP"/>
        </w:rPr>
        <w:t>sample</w:t>
      </w:r>
      <w:proofErr w:type="spellEnd"/>
      <w:r w:rsidR="0044431A" w:rsidRPr="44679BF0">
        <w:rPr>
          <w:sz w:val="20"/>
          <w:szCs w:val="20"/>
          <w:lang w:eastAsia="ja-JP"/>
        </w:rPr>
        <w:t xml:space="preserve"> </w:t>
      </w:r>
      <w:proofErr w:type="spellStart"/>
      <w:r w:rsidR="0044431A" w:rsidRPr="44679BF0">
        <w:rPr>
          <w:sz w:val="20"/>
          <w:szCs w:val="20"/>
          <w:lang w:eastAsia="ja-JP"/>
        </w:rPr>
        <w:t>measurements</w:t>
      </w:r>
      <w:proofErr w:type="spellEnd"/>
      <w:r w:rsidR="0044431A" w:rsidRPr="44679BF0">
        <w:rPr>
          <w:sz w:val="20"/>
          <w:szCs w:val="20"/>
          <w:lang w:eastAsia="ja-JP"/>
        </w:rPr>
        <w:t>.</w:t>
      </w:r>
    </w:p>
    <w:p w14:paraId="18EF923A" w14:textId="707F8A8E" w:rsidR="0044431A" w:rsidRPr="00D0539C" w:rsidRDefault="0044431A" w:rsidP="00D0539C">
      <w:pPr>
        <w:pStyle w:val="ListParagraph"/>
        <w:numPr>
          <w:ilvl w:val="0"/>
          <w:numId w:val="39"/>
        </w:numPr>
        <w:spacing w:before="120" w:after="120"/>
        <w:rPr>
          <w:sz w:val="20"/>
          <w:szCs w:val="20"/>
          <w:lang w:eastAsia="ja-JP"/>
        </w:rPr>
      </w:pPr>
      <w:proofErr w:type="spellStart"/>
      <w:r w:rsidRPr="00D0539C">
        <w:rPr>
          <w:sz w:val="20"/>
          <w:szCs w:val="20"/>
          <w:lang w:eastAsia="ja-JP"/>
        </w:rPr>
        <w:t>When</w:t>
      </w:r>
      <w:proofErr w:type="spellEnd"/>
      <w:r w:rsidRPr="00D0539C">
        <w:rPr>
          <w:sz w:val="20"/>
          <w:szCs w:val="20"/>
          <w:lang w:eastAsia="ja-JP"/>
        </w:rPr>
        <w:t xml:space="preserve"> PRB </w:t>
      </w:r>
      <w:proofErr w:type="spellStart"/>
      <w:r w:rsidRPr="00D0539C">
        <w:rPr>
          <w:sz w:val="20"/>
          <w:szCs w:val="20"/>
          <w:lang w:eastAsia="ja-JP"/>
        </w:rPr>
        <w:t>size</w:t>
      </w:r>
      <w:proofErr w:type="spellEnd"/>
      <w:r w:rsidRPr="00D0539C">
        <w:rPr>
          <w:sz w:val="20"/>
          <w:szCs w:val="20"/>
          <w:lang w:eastAsia="ja-JP"/>
        </w:rPr>
        <w:t xml:space="preserve"> is </w:t>
      </w:r>
      <w:proofErr w:type="spellStart"/>
      <w:r w:rsidRPr="00D0539C">
        <w:rPr>
          <w:sz w:val="20"/>
          <w:szCs w:val="20"/>
          <w:lang w:eastAsia="ja-JP"/>
        </w:rPr>
        <w:t>sufficient</w:t>
      </w:r>
      <w:proofErr w:type="spellEnd"/>
      <w:r w:rsidRPr="00D0539C">
        <w:rPr>
          <w:sz w:val="20"/>
          <w:szCs w:val="20"/>
          <w:lang w:eastAsia="ja-JP"/>
        </w:rPr>
        <w:t xml:space="preserve">, </w:t>
      </w:r>
      <w:proofErr w:type="spellStart"/>
      <w:r w:rsidRPr="00D0539C">
        <w:rPr>
          <w:sz w:val="20"/>
          <w:szCs w:val="20"/>
          <w:lang w:eastAsia="ja-JP"/>
        </w:rPr>
        <w:t>the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performance</w:t>
      </w:r>
      <w:proofErr w:type="spellEnd"/>
      <w:r w:rsidRPr="00D0539C">
        <w:rPr>
          <w:sz w:val="20"/>
          <w:szCs w:val="20"/>
          <w:lang w:eastAsia="ja-JP"/>
        </w:rPr>
        <w:t xml:space="preserve"> of </w:t>
      </w:r>
      <w:proofErr w:type="spellStart"/>
      <w:r w:rsidRPr="00D0539C">
        <w:rPr>
          <w:sz w:val="20"/>
          <w:szCs w:val="20"/>
          <w:lang w:eastAsia="ja-JP"/>
        </w:rPr>
        <w:t>the</w:t>
      </w:r>
      <w:proofErr w:type="spellEnd"/>
      <w:r w:rsidRPr="00D0539C">
        <w:rPr>
          <w:sz w:val="20"/>
          <w:szCs w:val="20"/>
          <w:lang w:eastAsia="ja-JP"/>
        </w:rPr>
        <w:t xml:space="preserve"> single </w:t>
      </w:r>
      <w:proofErr w:type="spellStart"/>
      <w:r w:rsidRPr="00D0539C">
        <w:rPr>
          <w:sz w:val="20"/>
          <w:szCs w:val="20"/>
          <w:lang w:eastAsia="ja-JP"/>
        </w:rPr>
        <w:t>sample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measurement</w:t>
      </w:r>
      <w:proofErr w:type="spellEnd"/>
      <w:r w:rsidRPr="00D0539C">
        <w:rPr>
          <w:sz w:val="20"/>
          <w:szCs w:val="20"/>
          <w:lang w:eastAsia="ja-JP"/>
        </w:rPr>
        <w:t xml:space="preserve"> is </w:t>
      </w:r>
      <w:proofErr w:type="spellStart"/>
      <w:r w:rsidRPr="00D0539C">
        <w:rPr>
          <w:sz w:val="20"/>
          <w:szCs w:val="20"/>
          <w:lang w:eastAsia="ja-JP"/>
        </w:rPr>
        <w:t>equivalent</w:t>
      </w:r>
      <w:proofErr w:type="spellEnd"/>
      <w:r w:rsidRPr="00D0539C">
        <w:rPr>
          <w:sz w:val="20"/>
          <w:szCs w:val="20"/>
          <w:lang w:eastAsia="ja-JP"/>
        </w:rPr>
        <w:t xml:space="preserve"> to </w:t>
      </w:r>
      <w:proofErr w:type="spellStart"/>
      <w:r w:rsidRPr="00D0539C">
        <w:rPr>
          <w:sz w:val="20"/>
          <w:szCs w:val="20"/>
          <w:lang w:eastAsia="ja-JP"/>
        </w:rPr>
        <w:t>to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the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four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sample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measurements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under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LoS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multiple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channels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with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short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delay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spread</w:t>
      </w:r>
      <w:proofErr w:type="spellEnd"/>
      <w:r w:rsidRPr="00D0539C">
        <w:rPr>
          <w:sz w:val="20"/>
          <w:szCs w:val="20"/>
          <w:lang w:eastAsia="ja-JP"/>
        </w:rPr>
        <w:t>.</w:t>
      </w:r>
    </w:p>
    <w:p w14:paraId="1D34697A" w14:textId="762EC257" w:rsidR="0044431A" w:rsidRPr="00D0539C" w:rsidRDefault="0044431A" w:rsidP="44679BF0">
      <w:pPr>
        <w:pStyle w:val="ListParagraph"/>
        <w:numPr>
          <w:ilvl w:val="0"/>
          <w:numId w:val="39"/>
        </w:numPr>
        <w:spacing w:before="120" w:after="120"/>
        <w:rPr>
          <w:rFonts w:eastAsia="Times New Roman"/>
          <w:sz w:val="20"/>
          <w:szCs w:val="20"/>
          <w:lang w:eastAsia="ja-JP"/>
        </w:rPr>
      </w:pPr>
      <w:proofErr w:type="spellStart"/>
      <w:r w:rsidRPr="44679BF0">
        <w:rPr>
          <w:sz w:val="20"/>
          <w:szCs w:val="20"/>
          <w:lang w:eastAsia="ja-JP"/>
        </w:rPr>
        <w:t>Increasing</w:t>
      </w:r>
      <w:proofErr w:type="spellEnd"/>
      <w:r w:rsidRPr="44679BF0">
        <w:rPr>
          <w:sz w:val="20"/>
          <w:szCs w:val="20"/>
          <w:lang w:eastAsia="ja-JP"/>
        </w:rPr>
        <w:t xml:space="preserve"> PRS </w:t>
      </w:r>
      <w:proofErr w:type="spellStart"/>
      <w:r w:rsidR="269C854E" w:rsidRPr="44679BF0">
        <w:rPr>
          <w:sz w:val="20"/>
          <w:szCs w:val="20"/>
          <w:lang w:eastAsia="ja-JP"/>
        </w:rPr>
        <w:t>repetition</w:t>
      </w:r>
      <w:proofErr w:type="spellEnd"/>
      <w:r w:rsidRPr="44679BF0">
        <w:rPr>
          <w:sz w:val="20"/>
          <w:szCs w:val="20"/>
          <w:lang w:eastAsia="ja-JP"/>
        </w:rPr>
        <w:t xml:space="preserve"> in </w:t>
      </w:r>
      <w:proofErr w:type="spellStart"/>
      <w:r w:rsidRPr="44679BF0">
        <w:rPr>
          <w:sz w:val="20"/>
          <w:szCs w:val="20"/>
          <w:lang w:eastAsia="ja-JP"/>
        </w:rPr>
        <w:t>one</w:t>
      </w:r>
      <w:proofErr w:type="spellEnd"/>
      <w:r w:rsidRPr="44679BF0">
        <w:rPr>
          <w:sz w:val="20"/>
          <w:szCs w:val="20"/>
          <w:lang w:eastAsia="ja-JP"/>
        </w:rPr>
        <w:t xml:space="preserve"> transmission </w:t>
      </w:r>
      <w:proofErr w:type="spellStart"/>
      <w:r w:rsidRPr="44679BF0">
        <w:rPr>
          <w:sz w:val="20"/>
          <w:szCs w:val="20"/>
          <w:lang w:eastAsia="ja-JP"/>
        </w:rPr>
        <w:t>occasion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helps</w:t>
      </w:r>
      <w:proofErr w:type="spellEnd"/>
      <w:r w:rsidRPr="44679BF0">
        <w:rPr>
          <w:sz w:val="20"/>
          <w:szCs w:val="20"/>
          <w:lang w:eastAsia="ja-JP"/>
        </w:rPr>
        <w:t xml:space="preserve"> to </w:t>
      </w:r>
      <w:proofErr w:type="spellStart"/>
      <w:r w:rsidRPr="44679BF0">
        <w:rPr>
          <w:sz w:val="20"/>
          <w:szCs w:val="20"/>
          <w:lang w:eastAsia="ja-JP"/>
        </w:rPr>
        <w:t>sustain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the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accuracy</w:t>
      </w:r>
      <w:proofErr w:type="spellEnd"/>
      <w:r w:rsidR="00D0539C" w:rsidRPr="44679BF0">
        <w:rPr>
          <w:sz w:val="20"/>
          <w:szCs w:val="20"/>
          <w:lang w:eastAsia="ja-JP"/>
        </w:rPr>
        <w:t>.</w:t>
      </w:r>
    </w:p>
    <w:p w14:paraId="17FF09FC" w14:textId="4833E2ED" w:rsidR="0044431A" w:rsidRDefault="0044431A" w:rsidP="009E403E">
      <w:pPr>
        <w:spacing w:before="120" w:after="120"/>
        <w:rPr>
          <w:lang w:eastAsia="ja-JP"/>
        </w:rPr>
      </w:pPr>
    </w:p>
    <w:p w14:paraId="25BB0663" w14:textId="76732C16" w:rsidR="006502DC" w:rsidRDefault="006502DC" w:rsidP="006502DC">
      <w:pPr>
        <w:spacing w:before="120" w:after="120"/>
        <w:rPr>
          <w:lang w:eastAsia="ja-JP"/>
        </w:rPr>
      </w:pPr>
      <w:r w:rsidRPr="006646E5">
        <w:rPr>
          <w:b/>
          <w:bCs/>
          <w:lang w:eastAsia="ja-JP"/>
        </w:rPr>
        <w:t xml:space="preserve">Observation </w:t>
      </w:r>
      <w:proofErr w:type="gramStart"/>
      <w:r>
        <w:rPr>
          <w:b/>
          <w:bCs/>
          <w:lang w:eastAsia="ja-JP"/>
        </w:rPr>
        <w:t>2</w:t>
      </w:r>
      <w:r w:rsidRPr="006646E5">
        <w:rPr>
          <w:b/>
          <w:bCs/>
          <w:lang w:eastAsia="ja-JP"/>
        </w:rPr>
        <w:t xml:space="preserve"> :</w:t>
      </w:r>
      <w:proofErr w:type="gramEnd"/>
      <w:r>
        <w:rPr>
          <w:lang w:eastAsia="ja-JP"/>
        </w:rPr>
        <w:t xml:space="preserve"> If reusing the Rel-16 requirements and test conditions for low latency measurement, </w:t>
      </w:r>
      <w:r w:rsidRPr="00D0539C">
        <w:rPr>
          <w:lang w:eastAsia="ja-JP"/>
        </w:rPr>
        <w:t xml:space="preserve">PRB size </w:t>
      </w:r>
      <w:r>
        <w:rPr>
          <w:lang w:eastAsia="ja-JP"/>
        </w:rPr>
        <w:t xml:space="preserve">&lt; </w:t>
      </w:r>
      <w:r w:rsidRPr="00D0539C">
        <w:rPr>
          <w:lang w:eastAsia="ja-JP"/>
        </w:rPr>
        <w:t>52</w:t>
      </w:r>
      <w:r>
        <w:rPr>
          <w:lang w:eastAsia="ja-JP"/>
        </w:rPr>
        <w:t xml:space="preserve"> (or higher) needs to be excluded. This may give easy requirement </w:t>
      </w:r>
      <w:proofErr w:type="gramStart"/>
      <w:r>
        <w:rPr>
          <w:lang w:eastAsia="ja-JP"/>
        </w:rPr>
        <w:t>maintenance, but</w:t>
      </w:r>
      <w:proofErr w:type="gramEnd"/>
      <w:r>
        <w:rPr>
          <w:lang w:eastAsia="ja-JP"/>
        </w:rPr>
        <w:t xml:space="preserve"> results in poor test coverage. </w:t>
      </w:r>
    </w:p>
    <w:p w14:paraId="09958AD2" w14:textId="77777777" w:rsidR="006502DC" w:rsidRDefault="006502DC" w:rsidP="009E403E">
      <w:pPr>
        <w:spacing w:before="120" w:after="120"/>
        <w:rPr>
          <w:lang w:eastAsia="ja-JP"/>
        </w:rPr>
      </w:pPr>
    </w:p>
    <w:p w14:paraId="27D5AA37" w14:textId="33ECFD79" w:rsidR="006502DC" w:rsidRDefault="006502DC" w:rsidP="006502DC">
      <w:pPr>
        <w:spacing w:before="120" w:after="120"/>
        <w:rPr>
          <w:lang w:eastAsia="ja-JP"/>
        </w:rPr>
      </w:pPr>
      <w:r w:rsidRPr="006646E5">
        <w:rPr>
          <w:b/>
          <w:bCs/>
          <w:lang w:eastAsia="ja-JP"/>
        </w:rPr>
        <w:t xml:space="preserve">Observation </w:t>
      </w:r>
      <w:proofErr w:type="gramStart"/>
      <w:r>
        <w:rPr>
          <w:b/>
          <w:bCs/>
          <w:lang w:eastAsia="ja-JP"/>
        </w:rPr>
        <w:t>3</w:t>
      </w:r>
      <w:r w:rsidRPr="006646E5">
        <w:rPr>
          <w:b/>
          <w:bCs/>
          <w:lang w:eastAsia="ja-JP"/>
        </w:rPr>
        <w:t xml:space="preserve"> :</w:t>
      </w:r>
      <w:proofErr w:type="gramEnd"/>
      <w:r>
        <w:rPr>
          <w:lang w:eastAsia="ja-JP"/>
        </w:rPr>
        <w:t xml:space="preserve"> If adding new requirements and test conditions for low latency measurement, test coverage will be improved, but requirement </w:t>
      </w:r>
      <w:proofErr w:type="spellStart"/>
      <w:r>
        <w:rPr>
          <w:lang w:eastAsia="ja-JP"/>
        </w:rPr>
        <w:t>maintance</w:t>
      </w:r>
      <w:proofErr w:type="spellEnd"/>
      <w:r>
        <w:rPr>
          <w:lang w:eastAsia="ja-JP"/>
        </w:rPr>
        <w:t xml:space="preserve"> can be burden with extra RAN4 effort.</w:t>
      </w:r>
    </w:p>
    <w:p w14:paraId="17D6D5D2" w14:textId="77777777" w:rsidR="006502DC" w:rsidRDefault="006502DC" w:rsidP="009E403E">
      <w:pPr>
        <w:spacing w:before="120" w:after="120"/>
        <w:rPr>
          <w:lang w:eastAsia="ja-JP"/>
        </w:rPr>
      </w:pPr>
    </w:p>
    <w:p w14:paraId="71F39153" w14:textId="78419DA1" w:rsidR="006502DC" w:rsidRDefault="006502DC" w:rsidP="006502DC">
      <w:pPr>
        <w:rPr>
          <w:lang w:eastAsia="ja-JP"/>
        </w:rPr>
      </w:pPr>
      <w:r w:rsidRPr="00CC1171">
        <w:rPr>
          <w:b/>
          <w:bCs/>
          <w:lang w:eastAsia="ja-JP"/>
        </w:rPr>
        <w:t xml:space="preserve">Proposal </w:t>
      </w:r>
      <w:proofErr w:type="gramStart"/>
      <w:r>
        <w:rPr>
          <w:b/>
          <w:bCs/>
          <w:lang w:eastAsia="ja-JP"/>
        </w:rPr>
        <w:t>1</w:t>
      </w:r>
      <w:r w:rsidRPr="00CC1171">
        <w:rPr>
          <w:b/>
          <w:bCs/>
          <w:lang w:eastAsia="ja-JP"/>
        </w:rPr>
        <w:t xml:space="preserve"> :</w:t>
      </w:r>
      <w:proofErr w:type="gramEnd"/>
      <w:r>
        <w:rPr>
          <w:lang w:eastAsia="ja-JP"/>
        </w:rPr>
        <w:t xml:space="preserve"> Based on performance and observations, RAN4 to decide how to derive accuracy performance requirement with 1-sample measurement based on the performance study agreed in RAN4#101.</w:t>
      </w:r>
    </w:p>
    <w:p w14:paraId="281B194F" w14:textId="77777777" w:rsidR="006502DC" w:rsidRDefault="006502DC" w:rsidP="006502DC">
      <w:pPr>
        <w:ind w:firstLine="284"/>
        <w:rPr>
          <w:lang w:eastAsia="ja-JP"/>
        </w:rPr>
      </w:pPr>
      <w:r>
        <w:rPr>
          <w:lang w:eastAsia="ja-JP"/>
        </w:rPr>
        <w:t xml:space="preserve">Option </w:t>
      </w:r>
      <w:proofErr w:type="gramStart"/>
      <w:r>
        <w:rPr>
          <w:lang w:eastAsia="ja-JP"/>
        </w:rPr>
        <w:t>1 :</w:t>
      </w:r>
      <w:proofErr w:type="gramEnd"/>
      <w:r>
        <w:rPr>
          <w:lang w:eastAsia="ja-JP"/>
        </w:rPr>
        <w:t xml:space="preserve"> Reuse Rel-16 accuracy requirements with excluding cases with small BW or low SNR testcases</w:t>
      </w:r>
    </w:p>
    <w:p w14:paraId="32A6C4CA" w14:textId="77777777" w:rsidR="006502DC" w:rsidRDefault="006502DC" w:rsidP="006502DC">
      <w:pPr>
        <w:ind w:firstLine="284"/>
        <w:rPr>
          <w:lang w:eastAsia="ja-JP"/>
        </w:rPr>
      </w:pPr>
      <w:r>
        <w:rPr>
          <w:lang w:eastAsia="ja-JP"/>
        </w:rPr>
        <w:t xml:space="preserve">Option </w:t>
      </w:r>
      <w:proofErr w:type="gramStart"/>
      <w:r>
        <w:rPr>
          <w:lang w:eastAsia="ja-JP"/>
        </w:rPr>
        <w:t>2 :</w:t>
      </w:r>
      <w:proofErr w:type="gramEnd"/>
      <w:r>
        <w:rPr>
          <w:lang w:eastAsia="ja-JP"/>
        </w:rPr>
        <w:t xml:space="preserve"> Define new accuracy requirements for low latency measurement</w:t>
      </w:r>
    </w:p>
    <w:p w14:paraId="651ED6BE" w14:textId="77777777" w:rsidR="006502DC" w:rsidRDefault="006502DC" w:rsidP="009E403E">
      <w:pPr>
        <w:spacing w:before="120" w:after="120"/>
        <w:rPr>
          <w:b/>
          <w:bCs/>
          <w:lang w:eastAsia="ja-JP"/>
        </w:rPr>
      </w:pPr>
    </w:p>
    <w:p w14:paraId="13A609D0" w14:textId="1F32EC3B" w:rsidR="002F2382" w:rsidRDefault="00D0539C" w:rsidP="009E403E">
      <w:pPr>
        <w:spacing w:before="120" w:after="120"/>
        <w:rPr>
          <w:lang w:eastAsia="ja-JP"/>
        </w:rPr>
      </w:pPr>
      <w:r w:rsidRPr="00E20E4B">
        <w:rPr>
          <w:b/>
          <w:bCs/>
          <w:lang w:eastAsia="ja-JP"/>
        </w:rPr>
        <w:t xml:space="preserve">Proposal </w:t>
      </w:r>
      <w:proofErr w:type="gramStart"/>
      <w:r w:rsidR="006502DC">
        <w:rPr>
          <w:b/>
          <w:bCs/>
          <w:lang w:eastAsia="ja-JP"/>
        </w:rPr>
        <w:t>2</w:t>
      </w:r>
      <w:r w:rsidRPr="00E20E4B">
        <w:rPr>
          <w:b/>
          <w:bCs/>
          <w:lang w:eastAsia="ja-JP"/>
        </w:rPr>
        <w:t xml:space="preserve"> :</w:t>
      </w:r>
      <w:proofErr w:type="gramEnd"/>
      <w:r>
        <w:rPr>
          <w:lang w:eastAsia="ja-JP"/>
        </w:rPr>
        <w:t xml:space="preserve"> RAN4 considers to set </w:t>
      </w:r>
      <w:r w:rsidR="00101D6B">
        <w:rPr>
          <w:lang w:eastAsia="ja-JP"/>
        </w:rPr>
        <w:t xml:space="preserve">requirement applicability rules with </w:t>
      </w:r>
      <w:r>
        <w:rPr>
          <w:lang w:eastAsia="ja-JP"/>
        </w:rPr>
        <w:t>side conditions to apply accuracy requirements for low latency measurements</w:t>
      </w:r>
      <w:r w:rsidR="00101D6B">
        <w:rPr>
          <w:lang w:eastAsia="ja-JP"/>
        </w:rPr>
        <w:t xml:space="preserve">. RAN4 can update as </w:t>
      </w:r>
      <w:r>
        <w:rPr>
          <w:lang w:eastAsia="ja-JP"/>
        </w:rPr>
        <w:br/>
        <w:t xml:space="preserve">     - </w:t>
      </w:r>
      <w:r w:rsidR="00DC11A2">
        <w:rPr>
          <w:lang w:eastAsia="ja-JP"/>
        </w:rPr>
        <w:t>Low latency positioning measurement requirement targets at a single sample measurement</w:t>
      </w:r>
      <w:r w:rsidR="002F2382">
        <w:rPr>
          <w:lang w:eastAsia="ja-JP"/>
        </w:rPr>
        <w:br/>
        <w:t xml:space="preserve">     - Select high SNR and </w:t>
      </w:r>
      <w:proofErr w:type="spellStart"/>
      <w:r w:rsidR="002F2382">
        <w:rPr>
          <w:lang w:eastAsia="ja-JP"/>
        </w:rPr>
        <w:t>LoS</w:t>
      </w:r>
      <w:proofErr w:type="spellEnd"/>
      <w:r w:rsidR="002F2382">
        <w:rPr>
          <w:lang w:eastAsia="ja-JP"/>
        </w:rPr>
        <w:t xml:space="preserve"> channel condition</w:t>
      </w:r>
      <w:r>
        <w:rPr>
          <w:lang w:eastAsia="ja-JP"/>
        </w:rPr>
        <w:br/>
        <w:t xml:space="preserve">     - Accuracy requirements for low latency measurement </w:t>
      </w:r>
      <w:proofErr w:type="gramStart"/>
      <w:r>
        <w:rPr>
          <w:lang w:eastAsia="ja-JP"/>
        </w:rPr>
        <w:t>is</w:t>
      </w:r>
      <w:proofErr w:type="gramEnd"/>
      <w:r>
        <w:rPr>
          <w:lang w:eastAsia="ja-JP"/>
        </w:rPr>
        <w:t xml:space="preserve"> applicable, w</w:t>
      </w:r>
      <w:r w:rsidRPr="00D0539C">
        <w:rPr>
          <w:lang w:eastAsia="ja-JP"/>
        </w:rPr>
        <w:t xml:space="preserve">hen PRB size &gt; </w:t>
      </w:r>
      <w:r w:rsidR="00101D6B" w:rsidRPr="006502DC">
        <w:rPr>
          <w:lang w:eastAsia="ja-JP"/>
        </w:rPr>
        <w:t>X</w:t>
      </w:r>
      <w:r>
        <w:rPr>
          <w:lang w:eastAsia="ja-JP"/>
        </w:rPr>
        <w:br/>
        <w:t xml:space="preserve">     - </w:t>
      </w:r>
      <w:r w:rsidR="0044431A">
        <w:rPr>
          <w:lang w:eastAsia="ja-JP"/>
        </w:rPr>
        <w:t xml:space="preserve">Apply accuracy requirements under </w:t>
      </w:r>
      <w:proofErr w:type="spellStart"/>
      <w:r w:rsidR="0044431A">
        <w:rPr>
          <w:lang w:eastAsia="ja-JP"/>
        </w:rPr>
        <w:t>LoS</w:t>
      </w:r>
      <w:proofErr w:type="spellEnd"/>
      <w:r w:rsidR="0044431A">
        <w:rPr>
          <w:lang w:eastAsia="ja-JP"/>
        </w:rPr>
        <w:t xml:space="preserve"> multiple channels with short delay spread</w:t>
      </w:r>
      <w:r>
        <w:rPr>
          <w:lang w:eastAsia="ja-JP"/>
        </w:rPr>
        <w:t>.</w:t>
      </w:r>
    </w:p>
    <w:p w14:paraId="5D7F1BCC" w14:textId="77777777" w:rsidR="005C6A00" w:rsidRDefault="005C6A00" w:rsidP="009E403E">
      <w:pPr>
        <w:spacing w:before="120" w:after="120"/>
        <w:rPr>
          <w:lang w:eastAsia="ja-JP"/>
        </w:rPr>
      </w:pPr>
    </w:p>
    <w:p w14:paraId="374411F7" w14:textId="40FAA453" w:rsidR="00D0539C" w:rsidRDefault="00D0539C" w:rsidP="009E403E">
      <w:pPr>
        <w:spacing w:before="120" w:after="120"/>
        <w:rPr>
          <w:lang w:eastAsia="ja-JP"/>
        </w:rPr>
      </w:pPr>
      <w:r>
        <w:rPr>
          <w:lang w:eastAsia="ja-JP"/>
        </w:rPr>
        <w:t xml:space="preserve">         </w:t>
      </w:r>
    </w:p>
    <w:p w14:paraId="3A9D2244" w14:textId="77777777" w:rsidR="00E20E4B" w:rsidRPr="00E5178B" w:rsidRDefault="00E20E4B" w:rsidP="00E20E4B">
      <w:pPr>
        <w:ind w:left="1134" w:hanging="1134"/>
        <w:rPr>
          <w:b/>
          <w:bCs/>
          <w:sz w:val="16"/>
          <w:szCs w:val="16"/>
          <w:lang w:eastAsia="ja-JP"/>
        </w:rPr>
      </w:pPr>
    </w:p>
    <w:p w14:paraId="39385542" w14:textId="77777777" w:rsidR="00E20E4B" w:rsidRPr="00F0503F" w:rsidRDefault="00E20E4B" w:rsidP="00E20E4B">
      <w:pPr>
        <w:ind w:left="1134" w:hanging="1134"/>
        <w:rPr>
          <w:b/>
          <w:bCs/>
          <w:lang w:eastAsia="ja-JP"/>
        </w:rPr>
      </w:pPr>
    </w:p>
    <w:p w14:paraId="412B948D" w14:textId="77777777" w:rsidR="00E20E4B" w:rsidRPr="003D3F36" w:rsidRDefault="00E20E4B" w:rsidP="00E20E4B">
      <w:pPr>
        <w:pStyle w:val="Heading1"/>
        <w:rPr>
          <w:color w:val="000000" w:themeColor="text1"/>
          <w:lang w:val="en-US"/>
        </w:rPr>
      </w:pPr>
      <w:r w:rsidRPr="676D302C">
        <w:rPr>
          <w:color w:val="000000" w:themeColor="text1"/>
          <w:lang w:val="en-US"/>
        </w:rPr>
        <w:t>Conclusion</w:t>
      </w:r>
    </w:p>
    <w:p w14:paraId="3FEEBB51" w14:textId="47535BF3" w:rsidR="00E20E4B" w:rsidRDefault="00E20E4B" w:rsidP="00E20E4B">
      <w:pPr>
        <w:rPr>
          <w:lang w:eastAsia="zh-CN"/>
        </w:rPr>
      </w:pPr>
      <w:r w:rsidRPr="44679BF0">
        <w:rPr>
          <w:lang w:eastAsia="zh-CN"/>
        </w:rPr>
        <w:t xml:space="preserve">This contribution has discussed problems and </w:t>
      </w:r>
      <w:r w:rsidR="7AA15E1B" w:rsidRPr="44679BF0">
        <w:rPr>
          <w:lang w:eastAsia="zh-CN"/>
        </w:rPr>
        <w:t>approaches</w:t>
      </w:r>
      <w:r w:rsidRPr="44679BF0">
        <w:rPr>
          <w:lang w:eastAsia="zh-CN"/>
        </w:rPr>
        <w:t xml:space="preserve"> for latency enhancements for NR positioning in Rel-17.</w:t>
      </w:r>
    </w:p>
    <w:p w14:paraId="43D7BB67" w14:textId="77777777" w:rsidR="006502DC" w:rsidRPr="0044431A" w:rsidRDefault="006502DC" w:rsidP="006502DC">
      <w:pPr>
        <w:spacing w:before="120" w:after="120"/>
        <w:rPr>
          <w:lang w:eastAsia="ja-JP"/>
        </w:rPr>
      </w:pPr>
      <w:r w:rsidRPr="00E20E4B">
        <w:rPr>
          <w:b/>
          <w:bCs/>
          <w:lang w:eastAsia="ja-JP"/>
        </w:rPr>
        <w:t xml:space="preserve">Observation </w:t>
      </w:r>
      <w:proofErr w:type="gramStart"/>
      <w:r>
        <w:rPr>
          <w:b/>
          <w:bCs/>
          <w:lang w:eastAsia="ja-JP"/>
        </w:rPr>
        <w:t>1</w:t>
      </w:r>
      <w:r w:rsidRPr="00E20E4B">
        <w:rPr>
          <w:b/>
          <w:bCs/>
          <w:lang w:eastAsia="ja-JP"/>
        </w:rPr>
        <w:t xml:space="preserve"> :</w:t>
      </w:r>
      <w:proofErr w:type="gramEnd"/>
      <w:r>
        <w:rPr>
          <w:lang w:eastAsia="ja-JP"/>
        </w:rPr>
        <w:t xml:space="preserve"> We share observations from tests</w:t>
      </w:r>
      <w:r w:rsidRPr="0044431A">
        <w:rPr>
          <w:lang w:eastAsia="ja-JP"/>
        </w:rPr>
        <w:t xml:space="preserve"> </w:t>
      </w:r>
      <w:r>
        <w:rPr>
          <w:lang w:eastAsia="ja-JP"/>
        </w:rPr>
        <w:t>for</w:t>
      </w:r>
      <w:r w:rsidRPr="0044431A">
        <w:rPr>
          <w:lang w:eastAsia="ja-JP"/>
        </w:rPr>
        <w:t xml:space="preserve"> accuracy versus the number of samples</w:t>
      </w:r>
      <w:r>
        <w:rPr>
          <w:lang w:eastAsia="ja-JP"/>
        </w:rPr>
        <w:t xml:space="preserve"> in </w:t>
      </w:r>
      <w:proofErr w:type="spellStart"/>
      <w:r>
        <w:rPr>
          <w:lang w:eastAsia="ja-JP"/>
        </w:rPr>
        <w:t>LoS</w:t>
      </w:r>
      <w:proofErr w:type="spellEnd"/>
      <w:r>
        <w:rPr>
          <w:lang w:eastAsia="ja-JP"/>
        </w:rPr>
        <w:t xml:space="preserve"> (AWGN and TDL-D channels)</w:t>
      </w:r>
      <w:r w:rsidRPr="0044431A">
        <w:rPr>
          <w:lang w:eastAsia="ja-JP"/>
        </w:rPr>
        <w:t xml:space="preserve"> </w:t>
      </w:r>
      <w:r>
        <w:rPr>
          <w:lang w:eastAsia="ja-JP"/>
        </w:rPr>
        <w:t>with high SNR condition:</w:t>
      </w:r>
      <w:r w:rsidRPr="0044431A">
        <w:rPr>
          <w:lang w:eastAsia="ja-JP"/>
        </w:rPr>
        <w:t xml:space="preserve"> </w:t>
      </w:r>
    </w:p>
    <w:p w14:paraId="463D46F1" w14:textId="77777777" w:rsidR="006502DC" w:rsidRPr="00D0539C" w:rsidRDefault="006502DC" w:rsidP="006502DC">
      <w:pPr>
        <w:pStyle w:val="ListParagraph"/>
        <w:numPr>
          <w:ilvl w:val="0"/>
          <w:numId w:val="39"/>
        </w:numPr>
        <w:spacing w:before="120" w:after="120"/>
        <w:rPr>
          <w:sz w:val="20"/>
          <w:szCs w:val="20"/>
          <w:lang w:eastAsia="ja-JP"/>
        </w:rPr>
      </w:pPr>
      <w:proofErr w:type="spellStart"/>
      <w:r>
        <w:rPr>
          <w:sz w:val="20"/>
          <w:szCs w:val="20"/>
          <w:lang w:eastAsia="ja-JP"/>
        </w:rPr>
        <w:t>Most</w:t>
      </w:r>
      <w:proofErr w:type="spellEnd"/>
      <w:r>
        <w:rPr>
          <w:sz w:val="20"/>
          <w:szCs w:val="20"/>
          <w:lang w:eastAsia="ja-JP"/>
        </w:rPr>
        <w:t xml:space="preserve"> of </w:t>
      </w:r>
      <w:proofErr w:type="spellStart"/>
      <w:r>
        <w:rPr>
          <w:sz w:val="20"/>
          <w:szCs w:val="20"/>
          <w:lang w:eastAsia="ja-JP"/>
        </w:rPr>
        <w:t>testcases</w:t>
      </w:r>
      <w:proofErr w:type="spellEnd"/>
      <w:r>
        <w:rPr>
          <w:sz w:val="20"/>
          <w:szCs w:val="20"/>
          <w:lang w:eastAsia="ja-JP"/>
        </w:rPr>
        <w:t xml:space="preserve"> </w:t>
      </w:r>
      <w:proofErr w:type="spellStart"/>
      <w:r>
        <w:rPr>
          <w:sz w:val="20"/>
          <w:szCs w:val="20"/>
          <w:lang w:eastAsia="ja-JP"/>
        </w:rPr>
        <w:t>shows</w:t>
      </w:r>
      <w:proofErr w:type="spellEnd"/>
      <w:r>
        <w:rPr>
          <w:sz w:val="20"/>
          <w:szCs w:val="20"/>
          <w:lang w:eastAsia="ja-JP"/>
        </w:rPr>
        <w:t xml:space="preserve"> </w:t>
      </w:r>
      <w:proofErr w:type="spellStart"/>
      <w:r>
        <w:rPr>
          <w:sz w:val="20"/>
          <w:szCs w:val="20"/>
          <w:lang w:eastAsia="ja-JP"/>
        </w:rPr>
        <w:t>reasonable</w:t>
      </w:r>
      <w:proofErr w:type="spellEnd"/>
      <w:r>
        <w:rPr>
          <w:sz w:val="20"/>
          <w:szCs w:val="20"/>
          <w:lang w:eastAsia="ja-JP"/>
        </w:rPr>
        <w:t xml:space="preserve"> </w:t>
      </w:r>
      <w:proofErr w:type="spellStart"/>
      <w:r>
        <w:rPr>
          <w:sz w:val="20"/>
          <w:szCs w:val="20"/>
          <w:lang w:eastAsia="ja-JP"/>
        </w:rPr>
        <w:t>accuracy</w:t>
      </w:r>
      <w:proofErr w:type="spellEnd"/>
      <w:r>
        <w:rPr>
          <w:sz w:val="20"/>
          <w:szCs w:val="20"/>
          <w:lang w:eastAsia="ja-JP"/>
        </w:rPr>
        <w:t xml:space="preserve"> </w:t>
      </w:r>
      <w:proofErr w:type="spellStart"/>
      <w:r>
        <w:rPr>
          <w:sz w:val="20"/>
          <w:szCs w:val="20"/>
          <w:lang w:eastAsia="ja-JP"/>
        </w:rPr>
        <w:t>performance</w:t>
      </w:r>
      <w:proofErr w:type="spellEnd"/>
      <w:r>
        <w:rPr>
          <w:sz w:val="20"/>
          <w:szCs w:val="20"/>
          <w:lang w:eastAsia="ja-JP"/>
        </w:rPr>
        <w:t xml:space="preserve">. Performance </w:t>
      </w:r>
      <w:proofErr w:type="spellStart"/>
      <w:r>
        <w:rPr>
          <w:sz w:val="20"/>
          <w:szCs w:val="20"/>
          <w:lang w:eastAsia="ja-JP"/>
        </w:rPr>
        <w:t>degradation</w:t>
      </w:r>
      <w:proofErr w:type="spellEnd"/>
      <w:r>
        <w:rPr>
          <w:sz w:val="20"/>
          <w:szCs w:val="20"/>
          <w:lang w:eastAsia="ja-JP"/>
        </w:rPr>
        <w:t xml:space="preserve"> is </w:t>
      </w:r>
      <w:proofErr w:type="spellStart"/>
      <w:r>
        <w:rPr>
          <w:sz w:val="20"/>
          <w:szCs w:val="20"/>
          <w:lang w:eastAsia="ja-JP"/>
        </w:rPr>
        <w:t>limited</w:t>
      </w:r>
      <w:proofErr w:type="spellEnd"/>
      <w:r>
        <w:rPr>
          <w:sz w:val="20"/>
          <w:szCs w:val="20"/>
          <w:lang w:eastAsia="ja-JP"/>
        </w:rPr>
        <w:t xml:space="preserve"> in </w:t>
      </w:r>
      <w:proofErr w:type="spellStart"/>
      <w:r>
        <w:rPr>
          <w:sz w:val="20"/>
          <w:szCs w:val="20"/>
          <w:lang w:eastAsia="ja-JP"/>
        </w:rPr>
        <w:t>cases</w:t>
      </w:r>
      <w:proofErr w:type="spellEnd"/>
      <w:r>
        <w:rPr>
          <w:sz w:val="20"/>
          <w:szCs w:val="20"/>
          <w:lang w:eastAsia="ja-JP"/>
        </w:rPr>
        <w:t xml:space="preserve"> </w:t>
      </w:r>
      <w:proofErr w:type="spellStart"/>
      <w:r>
        <w:rPr>
          <w:sz w:val="20"/>
          <w:szCs w:val="20"/>
          <w:lang w:eastAsia="ja-JP"/>
        </w:rPr>
        <w:t>when</w:t>
      </w:r>
      <w:proofErr w:type="spellEnd"/>
      <w:r w:rsidRPr="44679BF0">
        <w:rPr>
          <w:sz w:val="20"/>
          <w:szCs w:val="20"/>
          <w:lang w:eastAsia="ja-JP"/>
        </w:rPr>
        <w:t xml:space="preserve"> PRB </w:t>
      </w:r>
      <w:proofErr w:type="spellStart"/>
      <w:r w:rsidRPr="44679BF0">
        <w:rPr>
          <w:sz w:val="20"/>
          <w:szCs w:val="20"/>
          <w:lang w:eastAsia="ja-JP"/>
        </w:rPr>
        <w:t>size</w:t>
      </w:r>
      <w:proofErr w:type="spellEnd"/>
      <w:r w:rsidRPr="44679BF0">
        <w:rPr>
          <w:sz w:val="20"/>
          <w:szCs w:val="20"/>
          <w:lang w:eastAsia="ja-JP"/>
        </w:rPr>
        <w:t xml:space="preserve"> is </w:t>
      </w:r>
      <w:proofErr w:type="spellStart"/>
      <w:r w:rsidRPr="44679BF0">
        <w:rPr>
          <w:sz w:val="20"/>
          <w:szCs w:val="20"/>
          <w:lang w:eastAsia="ja-JP"/>
        </w:rPr>
        <w:t>small</w:t>
      </w:r>
      <w:proofErr w:type="spellEnd"/>
      <w:r w:rsidRPr="44679BF0">
        <w:rPr>
          <w:sz w:val="20"/>
          <w:szCs w:val="20"/>
          <w:lang w:eastAsia="ja-JP"/>
        </w:rPr>
        <w:t xml:space="preserve"> (</w:t>
      </w:r>
      <w:r>
        <w:rPr>
          <w:sz w:val="20"/>
          <w:szCs w:val="20"/>
          <w:lang w:eastAsia="ja-JP"/>
        </w:rPr>
        <w:t xml:space="preserve">i.e. </w:t>
      </w:r>
      <w:r w:rsidRPr="44679BF0">
        <w:rPr>
          <w:sz w:val="20"/>
          <w:szCs w:val="20"/>
          <w:lang w:eastAsia="ja-JP"/>
        </w:rPr>
        <w:t xml:space="preserve">PRB </w:t>
      </w:r>
      <w:proofErr w:type="spellStart"/>
      <w:r w:rsidRPr="44679BF0">
        <w:rPr>
          <w:sz w:val="20"/>
          <w:szCs w:val="20"/>
          <w:lang w:eastAsia="ja-JP"/>
        </w:rPr>
        <w:t>size</w:t>
      </w:r>
      <w:proofErr w:type="spellEnd"/>
      <w:r w:rsidRPr="44679BF0">
        <w:rPr>
          <w:sz w:val="20"/>
          <w:szCs w:val="20"/>
          <w:lang w:eastAsia="ja-JP"/>
        </w:rPr>
        <w:t>=24)</w:t>
      </w:r>
      <w:r>
        <w:rPr>
          <w:sz w:val="20"/>
          <w:szCs w:val="20"/>
          <w:lang w:eastAsia="ja-JP"/>
        </w:rPr>
        <w:t xml:space="preserve"> </w:t>
      </w:r>
      <w:proofErr w:type="spellStart"/>
      <w:r>
        <w:rPr>
          <w:sz w:val="20"/>
          <w:szCs w:val="20"/>
          <w:lang w:eastAsia="ja-JP"/>
        </w:rPr>
        <w:t>with</w:t>
      </w:r>
      <w:proofErr w:type="spellEnd"/>
      <w:r>
        <w:rPr>
          <w:sz w:val="20"/>
          <w:szCs w:val="20"/>
          <w:lang w:eastAsia="ja-JP"/>
        </w:rPr>
        <w:t xml:space="preserve"> </w:t>
      </w:r>
      <w:r w:rsidRPr="00B82980">
        <w:rPr>
          <w:sz w:val="20"/>
          <w:szCs w:val="20"/>
          <w:lang w:eastAsia="ja-JP"/>
        </w:rPr>
        <w:t>SCS = 15KHz</w:t>
      </w:r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comparing</w:t>
      </w:r>
      <w:proofErr w:type="spellEnd"/>
      <w:r w:rsidRPr="44679BF0">
        <w:rPr>
          <w:sz w:val="20"/>
          <w:szCs w:val="20"/>
          <w:lang w:eastAsia="ja-JP"/>
        </w:rPr>
        <w:t xml:space="preserve"> to </w:t>
      </w:r>
      <w:proofErr w:type="spellStart"/>
      <w:r w:rsidRPr="44679BF0">
        <w:rPr>
          <w:sz w:val="20"/>
          <w:szCs w:val="20"/>
          <w:lang w:eastAsia="ja-JP"/>
        </w:rPr>
        <w:t>the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four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sample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measurements</w:t>
      </w:r>
      <w:proofErr w:type="spellEnd"/>
      <w:r w:rsidRPr="44679BF0">
        <w:rPr>
          <w:sz w:val="20"/>
          <w:szCs w:val="20"/>
          <w:lang w:eastAsia="ja-JP"/>
        </w:rPr>
        <w:t>.</w:t>
      </w:r>
    </w:p>
    <w:p w14:paraId="37D7744D" w14:textId="77777777" w:rsidR="006502DC" w:rsidRPr="00D0539C" w:rsidRDefault="006502DC" w:rsidP="006502DC">
      <w:pPr>
        <w:pStyle w:val="ListParagraph"/>
        <w:numPr>
          <w:ilvl w:val="0"/>
          <w:numId w:val="39"/>
        </w:numPr>
        <w:spacing w:before="120" w:after="120"/>
        <w:rPr>
          <w:sz w:val="20"/>
          <w:szCs w:val="20"/>
          <w:lang w:eastAsia="ja-JP"/>
        </w:rPr>
      </w:pPr>
      <w:proofErr w:type="spellStart"/>
      <w:r w:rsidRPr="00D0539C">
        <w:rPr>
          <w:sz w:val="20"/>
          <w:szCs w:val="20"/>
          <w:lang w:eastAsia="ja-JP"/>
        </w:rPr>
        <w:t>When</w:t>
      </w:r>
      <w:proofErr w:type="spellEnd"/>
      <w:r w:rsidRPr="00D0539C">
        <w:rPr>
          <w:sz w:val="20"/>
          <w:szCs w:val="20"/>
          <w:lang w:eastAsia="ja-JP"/>
        </w:rPr>
        <w:t xml:space="preserve"> PRB </w:t>
      </w:r>
      <w:proofErr w:type="spellStart"/>
      <w:r w:rsidRPr="00D0539C">
        <w:rPr>
          <w:sz w:val="20"/>
          <w:szCs w:val="20"/>
          <w:lang w:eastAsia="ja-JP"/>
        </w:rPr>
        <w:t>size</w:t>
      </w:r>
      <w:proofErr w:type="spellEnd"/>
      <w:r w:rsidRPr="00D0539C">
        <w:rPr>
          <w:sz w:val="20"/>
          <w:szCs w:val="20"/>
          <w:lang w:eastAsia="ja-JP"/>
        </w:rPr>
        <w:t xml:space="preserve"> is </w:t>
      </w:r>
      <w:proofErr w:type="spellStart"/>
      <w:r w:rsidRPr="00D0539C">
        <w:rPr>
          <w:sz w:val="20"/>
          <w:szCs w:val="20"/>
          <w:lang w:eastAsia="ja-JP"/>
        </w:rPr>
        <w:t>sufficient</w:t>
      </w:r>
      <w:proofErr w:type="spellEnd"/>
      <w:r w:rsidRPr="00D0539C">
        <w:rPr>
          <w:sz w:val="20"/>
          <w:szCs w:val="20"/>
          <w:lang w:eastAsia="ja-JP"/>
        </w:rPr>
        <w:t xml:space="preserve">, </w:t>
      </w:r>
      <w:proofErr w:type="spellStart"/>
      <w:r w:rsidRPr="00D0539C">
        <w:rPr>
          <w:sz w:val="20"/>
          <w:szCs w:val="20"/>
          <w:lang w:eastAsia="ja-JP"/>
        </w:rPr>
        <w:t>the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performance</w:t>
      </w:r>
      <w:proofErr w:type="spellEnd"/>
      <w:r w:rsidRPr="00D0539C">
        <w:rPr>
          <w:sz w:val="20"/>
          <w:szCs w:val="20"/>
          <w:lang w:eastAsia="ja-JP"/>
        </w:rPr>
        <w:t xml:space="preserve"> of </w:t>
      </w:r>
      <w:proofErr w:type="spellStart"/>
      <w:r w:rsidRPr="00D0539C">
        <w:rPr>
          <w:sz w:val="20"/>
          <w:szCs w:val="20"/>
          <w:lang w:eastAsia="ja-JP"/>
        </w:rPr>
        <w:t>the</w:t>
      </w:r>
      <w:proofErr w:type="spellEnd"/>
      <w:r w:rsidRPr="00D0539C">
        <w:rPr>
          <w:sz w:val="20"/>
          <w:szCs w:val="20"/>
          <w:lang w:eastAsia="ja-JP"/>
        </w:rPr>
        <w:t xml:space="preserve"> single </w:t>
      </w:r>
      <w:proofErr w:type="spellStart"/>
      <w:r w:rsidRPr="00D0539C">
        <w:rPr>
          <w:sz w:val="20"/>
          <w:szCs w:val="20"/>
          <w:lang w:eastAsia="ja-JP"/>
        </w:rPr>
        <w:t>sample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measurement</w:t>
      </w:r>
      <w:proofErr w:type="spellEnd"/>
      <w:r w:rsidRPr="00D0539C">
        <w:rPr>
          <w:sz w:val="20"/>
          <w:szCs w:val="20"/>
          <w:lang w:eastAsia="ja-JP"/>
        </w:rPr>
        <w:t xml:space="preserve"> is </w:t>
      </w:r>
      <w:proofErr w:type="spellStart"/>
      <w:r w:rsidRPr="00D0539C">
        <w:rPr>
          <w:sz w:val="20"/>
          <w:szCs w:val="20"/>
          <w:lang w:eastAsia="ja-JP"/>
        </w:rPr>
        <w:t>equivalent</w:t>
      </w:r>
      <w:proofErr w:type="spellEnd"/>
      <w:r w:rsidRPr="00D0539C">
        <w:rPr>
          <w:sz w:val="20"/>
          <w:szCs w:val="20"/>
          <w:lang w:eastAsia="ja-JP"/>
        </w:rPr>
        <w:t xml:space="preserve"> to </w:t>
      </w:r>
      <w:proofErr w:type="spellStart"/>
      <w:r w:rsidRPr="00D0539C">
        <w:rPr>
          <w:sz w:val="20"/>
          <w:szCs w:val="20"/>
          <w:lang w:eastAsia="ja-JP"/>
        </w:rPr>
        <w:t>to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the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four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sample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measurements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under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LoS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multiple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channels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with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short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delay</w:t>
      </w:r>
      <w:proofErr w:type="spellEnd"/>
      <w:r w:rsidRPr="00D0539C">
        <w:rPr>
          <w:sz w:val="20"/>
          <w:szCs w:val="20"/>
          <w:lang w:eastAsia="ja-JP"/>
        </w:rPr>
        <w:t xml:space="preserve"> </w:t>
      </w:r>
      <w:proofErr w:type="spellStart"/>
      <w:r w:rsidRPr="00D0539C">
        <w:rPr>
          <w:sz w:val="20"/>
          <w:szCs w:val="20"/>
          <w:lang w:eastAsia="ja-JP"/>
        </w:rPr>
        <w:t>spread</w:t>
      </w:r>
      <w:proofErr w:type="spellEnd"/>
      <w:r w:rsidRPr="00D0539C">
        <w:rPr>
          <w:sz w:val="20"/>
          <w:szCs w:val="20"/>
          <w:lang w:eastAsia="ja-JP"/>
        </w:rPr>
        <w:t>.</w:t>
      </w:r>
    </w:p>
    <w:p w14:paraId="5F958543" w14:textId="77777777" w:rsidR="006502DC" w:rsidRPr="00D0539C" w:rsidRDefault="006502DC" w:rsidP="006502DC">
      <w:pPr>
        <w:pStyle w:val="ListParagraph"/>
        <w:numPr>
          <w:ilvl w:val="0"/>
          <w:numId w:val="39"/>
        </w:numPr>
        <w:spacing w:before="120" w:after="120"/>
        <w:rPr>
          <w:rFonts w:eastAsia="Times New Roman"/>
          <w:sz w:val="20"/>
          <w:szCs w:val="20"/>
          <w:lang w:eastAsia="ja-JP"/>
        </w:rPr>
      </w:pPr>
      <w:proofErr w:type="spellStart"/>
      <w:r w:rsidRPr="44679BF0">
        <w:rPr>
          <w:sz w:val="20"/>
          <w:szCs w:val="20"/>
          <w:lang w:eastAsia="ja-JP"/>
        </w:rPr>
        <w:t>Increasing</w:t>
      </w:r>
      <w:proofErr w:type="spellEnd"/>
      <w:r w:rsidRPr="44679BF0">
        <w:rPr>
          <w:sz w:val="20"/>
          <w:szCs w:val="20"/>
          <w:lang w:eastAsia="ja-JP"/>
        </w:rPr>
        <w:t xml:space="preserve"> PRS </w:t>
      </w:r>
      <w:proofErr w:type="spellStart"/>
      <w:r w:rsidRPr="44679BF0">
        <w:rPr>
          <w:sz w:val="20"/>
          <w:szCs w:val="20"/>
          <w:lang w:eastAsia="ja-JP"/>
        </w:rPr>
        <w:t>repetition</w:t>
      </w:r>
      <w:proofErr w:type="spellEnd"/>
      <w:r w:rsidRPr="44679BF0">
        <w:rPr>
          <w:sz w:val="20"/>
          <w:szCs w:val="20"/>
          <w:lang w:eastAsia="ja-JP"/>
        </w:rPr>
        <w:t xml:space="preserve"> in </w:t>
      </w:r>
      <w:proofErr w:type="spellStart"/>
      <w:r w:rsidRPr="44679BF0">
        <w:rPr>
          <w:sz w:val="20"/>
          <w:szCs w:val="20"/>
          <w:lang w:eastAsia="ja-JP"/>
        </w:rPr>
        <w:t>one</w:t>
      </w:r>
      <w:proofErr w:type="spellEnd"/>
      <w:r w:rsidRPr="44679BF0">
        <w:rPr>
          <w:sz w:val="20"/>
          <w:szCs w:val="20"/>
          <w:lang w:eastAsia="ja-JP"/>
        </w:rPr>
        <w:t xml:space="preserve"> transmission </w:t>
      </w:r>
      <w:proofErr w:type="spellStart"/>
      <w:r w:rsidRPr="44679BF0">
        <w:rPr>
          <w:sz w:val="20"/>
          <w:szCs w:val="20"/>
          <w:lang w:eastAsia="ja-JP"/>
        </w:rPr>
        <w:t>occasion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helps</w:t>
      </w:r>
      <w:proofErr w:type="spellEnd"/>
      <w:r w:rsidRPr="44679BF0">
        <w:rPr>
          <w:sz w:val="20"/>
          <w:szCs w:val="20"/>
          <w:lang w:eastAsia="ja-JP"/>
        </w:rPr>
        <w:t xml:space="preserve"> to </w:t>
      </w:r>
      <w:proofErr w:type="spellStart"/>
      <w:r w:rsidRPr="44679BF0">
        <w:rPr>
          <w:sz w:val="20"/>
          <w:szCs w:val="20"/>
          <w:lang w:eastAsia="ja-JP"/>
        </w:rPr>
        <w:t>sustain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the</w:t>
      </w:r>
      <w:proofErr w:type="spellEnd"/>
      <w:r w:rsidRPr="44679BF0">
        <w:rPr>
          <w:sz w:val="20"/>
          <w:szCs w:val="20"/>
          <w:lang w:eastAsia="ja-JP"/>
        </w:rPr>
        <w:t xml:space="preserve"> </w:t>
      </w:r>
      <w:proofErr w:type="spellStart"/>
      <w:r w:rsidRPr="44679BF0">
        <w:rPr>
          <w:sz w:val="20"/>
          <w:szCs w:val="20"/>
          <w:lang w:eastAsia="ja-JP"/>
        </w:rPr>
        <w:t>accuracy</w:t>
      </w:r>
      <w:proofErr w:type="spellEnd"/>
      <w:r w:rsidRPr="44679BF0">
        <w:rPr>
          <w:sz w:val="20"/>
          <w:szCs w:val="20"/>
          <w:lang w:eastAsia="ja-JP"/>
        </w:rPr>
        <w:t>.</w:t>
      </w:r>
    </w:p>
    <w:p w14:paraId="06264CA3" w14:textId="77777777" w:rsidR="006502DC" w:rsidRDefault="006502DC" w:rsidP="006502DC">
      <w:pPr>
        <w:spacing w:before="120" w:after="120"/>
        <w:rPr>
          <w:lang w:eastAsia="ja-JP"/>
        </w:rPr>
      </w:pPr>
    </w:p>
    <w:p w14:paraId="0656AEE8" w14:textId="77777777" w:rsidR="006502DC" w:rsidRDefault="006502DC" w:rsidP="006502DC">
      <w:pPr>
        <w:spacing w:before="120" w:after="120"/>
        <w:rPr>
          <w:lang w:eastAsia="ja-JP"/>
        </w:rPr>
      </w:pPr>
      <w:r w:rsidRPr="006646E5">
        <w:rPr>
          <w:b/>
          <w:bCs/>
          <w:lang w:eastAsia="ja-JP"/>
        </w:rPr>
        <w:t xml:space="preserve">Observation </w:t>
      </w:r>
      <w:proofErr w:type="gramStart"/>
      <w:r>
        <w:rPr>
          <w:b/>
          <w:bCs/>
          <w:lang w:eastAsia="ja-JP"/>
        </w:rPr>
        <w:t>2</w:t>
      </w:r>
      <w:r w:rsidRPr="006646E5">
        <w:rPr>
          <w:b/>
          <w:bCs/>
          <w:lang w:eastAsia="ja-JP"/>
        </w:rPr>
        <w:t xml:space="preserve"> :</w:t>
      </w:r>
      <w:proofErr w:type="gramEnd"/>
      <w:r>
        <w:rPr>
          <w:lang w:eastAsia="ja-JP"/>
        </w:rPr>
        <w:t xml:space="preserve"> If reusing the Rel-16 requirements and test conditions for low latency measurement, </w:t>
      </w:r>
      <w:r w:rsidRPr="00D0539C">
        <w:rPr>
          <w:lang w:eastAsia="ja-JP"/>
        </w:rPr>
        <w:t xml:space="preserve">PRB size </w:t>
      </w:r>
      <w:r>
        <w:rPr>
          <w:lang w:eastAsia="ja-JP"/>
        </w:rPr>
        <w:t xml:space="preserve">&lt; </w:t>
      </w:r>
      <w:r w:rsidRPr="00D0539C">
        <w:rPr>
          <w:lang w:eastAsia="ja-JP"/>
        </w:rPr>
        <w:t>52</w:t>
      </w:r>
      <w:r>
        <w:rPr>
          <w:lang w:eastAsia="ja-JP"/>
        </w:rPr>
        <w:t xml:space="preserve"> (or higher) needs to be excluded. This may give easy requirement </w:t>
      </w:r>
      <w:proofErr w:type="gramStart"/>
      <w:r>
        <w:rPr>
          <w:lang w:eastAsia="ja-JP"/>
        </w:rPr>
        <w:t>maintenance, but</w:t>
      </w:r>
      <w:proofErr w:type="gramEnd"/>
      <w:r>
        <w:rPr>
          <w:lang w:eastAsia="ja-JP"/>
        </w:rPr>
        <w:t xml:space="preserve"> results in poor test coverage. </w:t>
      </w:r>
    </w:p>
    <w:p w14:paraId="4680BBC5" w14:textId="77777777" w:rsidR="006502DC" w:rsidRDefault="006502DC" w:rsidP="006502DC">
      <w:pPr>
        <w:spacing w:before="120" w:after="120"/>
        <w:rPr>
          <w:lang w:eastAsia="ja-JP"/>
        </w:rPr>
      </w:pPr>
    </w:p>
    <w:p w14:paraId="53B044F7" w14:textId="77777777" w:rsidR="006502DC" w:rsidRDefault="006502DC" w:rsidP="006502DC">
      <w:pPr>
        <w:spacing w:before="120" w:after="120"/>
        <w:rPr>
          <w:lang w:eastAsia="ja-JP"/>
        </w:rPr>
      </w:pPr>
      <w:r w:rsidRPr="006646E5">
        <w:rPr>
          <w:b/>
          <w:bCs/>
          <w:lang w:eastAsia="ja-JP"/>
        </w:rPr>
        <w:t xml:space="preserve">Observation </w:t>
      </w:r>
      <w:proofErr w:type="gramStart"/>
      <w:r>
        <w:rPr>
          <w:b/>
          <w:bCs/>
          <w:lang w:eastAsia="ja-JP"/>
        </w:rPr>
        <w:t>3</w:t>
      </w:r>
      <w:r w:rsidRPr="006646E5">
        <w:rPr>
          <w:b/>
          <w:bCs/>
          <w:lang w:eastAsia="ja-JP"/>
        </w:rPr>
        <w:t xml:space="preserve"> :</w:t>
      </w:r>
      <w:proofErr w:type="gramEnd"/>
      <w:r>
        <w:rPr>
          <w:lang w:eastAsia="ja-JP"/>
        </w:rPr>
        <w:t xml:space="preserve"> If adding new requirements and test conditions for low latency measurement, test coverage will be improved, but requirement </w:t>
      </w:r>
      <w:proofErr w:type="spellStart"/>
      <w:r>
        <w:rPr>
          <w:lang w:eastAsia="ja-JP"/>
        </w:rPr>
        <w:t>maintance</w:t>
      </w:r>
      <w:proofErr w:type="spellEnd"/>
      <w:r>
        <w:rPr>
          <w:lang w:eastAsia="ja-JP"/>
        </w:rPr>
        <w:t xml:space="preserve"> can be burden with extra RAN4 effort.</w:t>
      </w:r>
    </w:p>
    <w:p w14:paraId="2C528DC0" w14:textId="77777777" w:rsidR="006502DC" w:rsidRDefault="006502DC" w:rsidP="006502DC">
      <w:pPr>
        <w:spacing w:before="120" w:after="120"/>
        <w:rPr>
          <w:lang w:eastAsia="ja-JP"/>
        </w:rPr>
      </w:pPr>
    </w:p>
    <w:p w14:paraId="7614C64E" w14:textId="77777777" w:rsidR="006502DC" w:rsidRDefault="006502DC" w:rsidP="006502DC">
      <w:pPr>
        <w:rPr>
          <w:lang w:eastAsia="ja-JP"/>
        </w:rPr>
      </w:pPr>
      <w:r w:rsidRPr="00CC1171">
        <w:rPr>
          <w:b/>
          <w:bCs/>
          <w:lang w:eastAsia="ja-JP"/>
        </w:rPr>
        <w:t xml:space="preserve">Proposal </w:t>
      </w:r>
      <w:proofErr w:type="gramStart"/>
      <w:r>
        <w:rPr>
          <w:b/>
          <w:bCs/>
          <w:lang w:eastAsia="ja-JP"/>
        </w:rPr>
        <w:t>1</w:t>
      </w:r>
      <w:r w:rsidRPr="00CC1171">
        <w:rPr>
          <w:b/>
          <w:bCs/>
          <w:lang w:eastAsia="ja-JP"/>
        </w:rPr>
        <w:t xml:space="preserve"> :</w:t>
      </w:r>
      <w:proofErr w:type="gramEnd"/>
      <w:r>
        <w:rPr>
          <w:lang w:eastAsia="ja-JP"/>
        </w:rPr>
        <w:t xml:space="preserve"> Based on performance and observations, RAN4 to decide how to derive accuracy performance requirement with 1-sample measurement based on the performance study agreed in RAN4#101.</w:t>
      </w:r>
    </w:p>
    <w:p w14:paraId="16088A16" w14:textId="77777777" w:rsidR="006502DC" w:rsidRDefault="006502DC" w:rsidP="006502DC">
      <w:pPr>
        <w:ind w:firstLine="284"/>
        <w:rPr>
          <w:lang w:eastAsia="ja-JP"/>
        </w:rPr>
      </w:pPr>
      <w:r>
        <w:rPr>
          <w:lang w:eastAsia="ja-JP"/>
        </w:rPr>
        <w:t xml:space="preserve">Option </w:t>
      </w:r>
      <w:proofErr w:type="gramStart"/>
      <w:r>
        <w:rPr>
          <w:lang w:eastAsia="ja-JP"/>
        </w:rPr>
        <w:t>1 :</w:t>
      </w:r>
      <w:proofErr w:type="gramEnd"/>
      <w:r>
        <w:rPr>
          <w:lang w:eastAsia="ja-JP"/>
        </w:rPr>
        <w:t xml:space="preserve"> Reuse Rel-16 accuracy requirements with excluding cases with small BW or low SNR testcases</w:t>
      </w:r>
    </w:p>
    <w:p w14:paraId="60A62942" w14:textId="77777777" w:rsidR="006502DC" w:rsidRDefault="006502DC" w:rsidP="006502DC">
      <w:pPr>
        <w:ind w:firstLine="284"/>
        <w:rPr>
          <w:lang w:eastAsia="ja-JP"/>
        </w:rPr>
      </w:pPr>
      <w:r>
        <w:rPr>
          <w:lang w:eastAsia="ja-JP"/>
        </w:rPr>
        <w:t xml:space="preserve">Option </w:t>
      </w:r>
      <w:proofErr w:type="gramStart"/>
      <w:r>
        <w:rPr>
          <w:lang w:eastAsia="ja-JP"/>
        </w:rPr>
        <w:t>2 :</w:t>
      </w:r>
      <w:proofErr w:type="gramEnd"/>
      <w:r>
        <w:rPr>
          <w:lang w:eastAsia="ja-JP"/>
        </w:rPr>
        <w:t xml:space="preserve"> Define new accuracy requirements for low latency measurement</w:t>
      </w:r>
    </w:p>
    <w:p w14:paraId="6189BCD0" w14:textId="77777777" w:rsidR="006502DC" w:rsidRDefault="006502DC" w:rsidP="006502DC">
      <w:pPr>
        <w:spacing w:before="120" w:after="120"/>
        <w:rPr>
          <w:b/>
          <w:bCs/>
          <w:lang w:eastAsia="ja-JP"/>
        </w:rPr>
      </w:pPr>
    </w:p>
    <w:p w14:paraId="7C1D70B8" w14:textId="6C29729A" w:rsidR="006502DC" w:rsidRDefault="006502DC" w:rsidP="006502DC">
      <w:pPr>
        <w:spacing w:before="120" w:after="120"/>
        <w:rPr>
          <w:lang w:eastAsia="ja-JP"/>
        </w:rPr>
      </w:pPr>
      <w:r w:rsidRPr="00E20E4B">
        <w:rPr>
          <w:b/>
          <w:bCs/>
          <w:lang w:eastAsia="ja-JP"/>
        </w:rPr>
        <w:t xml:space="preserve">Proposal </w:t>
      </w:r>
      <w:proofErr w:type="gramStart"/>
      <w:r>
        <w:rPr>
          <w:b/>
          <w:bCs/>
          <w:lang w:eastAsia="ja-JP"/>
        </w:rPr>
        <w:t>2</w:t>
      </w:r>
      <w:r w:rsidRPr="00E20E4B">
        <w:rPr>
          <w:b/>
          <w:bCs/>
          <w:lang w:eastAsia="ja-JP"/>
        </w:rPr>
        <w:t xml:space="preserve"> :</w:t>
      </w:r>
      <w:proofErr w:type="gramEnd"/>
      <w:r>
        <w:rPr>
          <w:lang w:eastAsia="ja-JP"/>
        </w:rPr>
        <w:t xml:space="preserve"> RAN4 considers to set requirement applicability rules with side conditions to apply accuracy requirements for low latency measurements. RAN4 can update as </w:t>
      </w:r>
      <w:r>
        <w:rPr>
          <w:lang w:eastAsia="ja-JP"/>
        </w:rPr>
        <w:br/>
        <w:t xml:space="preserve">     - Low latency positioning measurement </w:t>
      </w:r>
      <w:r w:rsidR="00DC11A2">
        <w:rPr>
          <w:lang w:eastAsia="ja-JP"/>
        </w:rPr>
        <w:t>requirement targets at</w:t>
      </w:r>
      <w:r>
        <w:rPr>
          <w:lang w:eastAsia="ja-JP"/>
        </w:rPr>
        <w:t xml:space="preserve"> a single sample measurement</w:t>
      </w:r>
      <w:r>
        <w:rPr>
          <w:lang w:eastAsia="ja-JP"/>
        </w:rPr>
        <w:br/>
        <w:t xml:space="preserve">     - Select high SNR and </w:t>
      </w:r>
      <w:proofErr w:type="spellStart"/>
      <w:r>
        <w:rPr>
          <w:lang w:eastAsia="ja-JP"/>
        </w:rPr>
        <w:t>LoS</w:t>
      </w:r>
      <w:proofErr w:type="spellEnd"/>
      <w:r>
        <w:rPr>
          <w:lang w:eastAsia="ja-JP"/>
        </w:rPr>
        <w:t xml:space="preserve"> channel condition</w:t>
      </w:r>
      <w:r>
        <w:rPr>
          <w:lang w:eastAsia="ja-JP"/>
        </w:rPr>
        <w:br/>
        <w:t xml:space="preserve">     - Accuracy requirements for low latency measurement </w:t>
      </w:r>
      <w:proofErr w:type="gramStart"/>
      <w:r>
        <w:rPr>
          <w:lang w:eastAsia="ja-JP"/>
        </w:rPr>
        <w:t>is</w:t>
      </w:r>
      <w:proofErr w:type="gramEnd"/>
      <w:r>
        <w:rPr>
          <w:lang w:eastAsia="ja-JP"/>
        </w:rPr>
        <w:t xml:space="preserve"> applicable, w</w:t>
      </w:r>
      <w:r w:rsidRPr="00D0539C">
        <w:rPr>
          <w:lang w:eastAsia="ja-JP"/>
        </w:rPr>
        <w:t xml:space="preserve">hen PRB size &gt; </w:t>
      </w:r>
      <w:r w:rsidRPr="006502DC">
        <w:rPr>
          <w:lang w:eastAsia="ja-JP"/>
        </w:rPr>
        <w:t>X</w:t>
      </w:r>
      <w:r>
        <w:rPr>
          <w:lang w:eastAsia="ja-JP"/>
        </w:rPr>
        <w:br/>
        <w:t xml:space="preserve">     - Apply accuracy requirements under </w:t>
      </w:r>
      <w:proofErr w:type="spellStart"/>
      <w:r>
        <w:rPr>
          <w:lang w:eastAsia="ja-JP"/>
        </w:rPr>
        <w:t>LoS</w:t>
      </w:r>
      <w:proofErr w:type="spellEnd"/>
      <w:r>
        <w:rPr>
          <w:lang w:eastAsia="ja-JP"/>
        </w:rPr>
        <w:t xml:space="preserve"> multiple channels with short delay spread.</w:t>
      </w:r>
    </w:p>
    <w:p w14:paraId="2B4BEFF0" w14:textId="113F0F0E" w:rsidR="0038223F" w:rsidRDefault="0038223F" w:rsidP="009E403E">
      <w:pPr>
        <w:spacing w:before="120" w:after="120"/>
        <w:rPr>
          <w:lang w:eastAsia="ja-JP"/>
        </w:rPr>
      </w:pPr>
    </w:p>
    <w:p w14:paraId="55A6BA66" w14:textId="77777777" w:rsidR="00E20E4B" w:rsidRPr="00F0503F" w:rsidRDefault="00E20E4B" w:rsidP="00E20E4B">
      <w:pPr>
        <w:ind w:left="1134" w:hanging="1134"/>
        <w:rPr>
          <w:b/>
          <w:bCs/>
          <w:lang w:eastAsia="ja-JP"/>
        </w:rPr>
      </w:pPr>
    </w:p>
    <w:p w14:paraId="7849BE7B" w14:textId="28702422" w:rsidR="00E20E4B" w:rsidRPr="003D3F36" w:rsidRDefault="00257C78" w:rsidP="00E20E4B">
      <w:pPr>
        <w:pStyle w:val="Heading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Simulation Results</w:t>
      </w:r>
    </w:p>
    <w:p w14:paraId="3D9FEE5F" w14:textId="3B889185" w:rsidR="00361A97" w:rsidRPr="008858D5" w:rsidRDefault="00361A97" w:rsidP="009E403E">
      <w:pPr>
        <w:spacing w:before="120" w:after="120"/>
      </w:pPr>
    </w:p>
    <w:p w14:paraId="01438173" w14:textId="080417E4" w:rsidR="00361A97" w:rsidRDefault="00361A97" w:rsidP="00D0539C">
      <w:pPr>
        <w:spacing w:before="120" w:after="120"/>
        <w:rPr>
          <w:lang w:eastAsia="ja-JP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1475"/>
        <w:gridCol w:w="1853"/>
        <w:gridCol w:w="2272"/>
        <w:gridCol w:w="957"/>
        <w:gridCol w:w="957"/>
        <w:gridCol w:w="949"/>
        <w:gridCol w:w="949"/>
        <w:gridCol w:w="222"/>
      </w:tblGrid>
      <w:tr w:rsidR="00510134" w:rsidRPr="00510134" w14:paraId="5A5D5F95" w14:textId="77777777" w:rsidTr="00510134">
        <w:trPr>
          <w:gridAfter w:val="1"/>
          <w:wAfter w:w="222" w:type="dxa"/>
          <w:trHeight w:val="300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E0A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PRB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E3B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FFT-size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sampling rate (TC)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33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(Comb, Symbols)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12C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Rep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67C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M</w:t>
            </w:r>
          </w:p>
        </w:tc>
        <w:tc>
          <w:tcPr>
            <w:tcW w:w="18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6EE988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FR1 AWGN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SCS = 15KHz</w:t>
            </w:r>
          </w:p>
        </w:tc>
      </w:tr>
      <w:tr w:rsidR="00510134" w:rsidRPr="00510134" w14:paraId="11781C7C" w14:textId="77777777" w:rsidTr="00510134">
        <w:trPr>
          <w:trHeight w:val="30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28C55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7C89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4719D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B7A7A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8457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F7E4AE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CB49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</w:tr>
      <w:tr w:rsidR="00510134" w:rsidRPr="00510134" w14:paraId="220C7167" w14:textId="77777777" w:rsidTr="00510134">
        <w:trPr>
          <w:trHeight w:val="120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9738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2AC0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8E978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71F9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36A4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D74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RSTD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cell-2)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C875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RSTD 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cell-3)</w:t>
            </w:r>
          </w:p>
        </w:tc>
        <w:tc>
          <w:tcPr>
            <w:tcW w:w="222" w:type="dxa"/>
            <w:vAlign w:val="center"/>
            <w:hideMark/>
          </w:tcPr>
          <w:p w14:paraId="34404E6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EB874F4" w14:textId="77777777" w:rsidTr="00510134">
        <w:trPr>
          <w:trHeight w:val="26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47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24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2C9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512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256Tc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5CE2B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17303C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63EA5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D72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36E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222" w:type="dxa"/>
            <w:vAlign w:val="center"/>
            <w:hideMark/>
          </w:tcPr>
          <w:p w14:paraId="1C3740A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70A8FF1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7B2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037B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82A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90F47B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A3E10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C30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53A6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576E8C5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10E205E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0DC1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7C8B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685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00EF8B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967B7C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40F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A25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70D0B07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91B088B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81E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46E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A01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215CD6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9767DE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7EBD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E8AE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222" w:type="dxa"/>
            <w:vAlign w:val="center"/>
            <w:hideMark/>
          </w:tcPr>
          <w:p w14:paraId="0C14129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0E50758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B1D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239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A20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D2829A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8D1C58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497A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B9F7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222" w:type="dxa"/>
            <w:vAlign w:val="center"/>
            <w:hideMark/>
          </w:tcPr>
          <w:p w14:paraId="4C70727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C3DA42A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7DF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E25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0DB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1D64D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5737D2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5062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D16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09E11DB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B800540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98F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9D3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E36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FFA1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91E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B6E2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DD35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222" w:type="dxa"/>
            <w:vAlign w:val="center"/>
            <w:hideMark/>
          </w:tcPr>
          <w:p w14:paraId="0BA09BA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C5ADB6E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28D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899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106C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DE9B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012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3F4F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9F82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63D2E2F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9C8D8B1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C46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C960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3DA1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840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25A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6B3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AD8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62CA667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7428D92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DB76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1874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130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88B9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F05B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986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337A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222" w:type="dxa"/>
            <w:vAlign w:val="center"/>
            <w:hideMark/>
          </w:tcPr>
          <w:p w14:paraId="6D0A17D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BDB8792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DF8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F39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A34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88FD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31C0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E1C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7F5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222" w:type="dxa"/>
            <w:vAlign w:val="center"/>
            <w:hideMark/>
          </w:tcPr>
          <w:p w14:paraId="7125A29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B1BD869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CAA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122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808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BEE0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819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8661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192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0EF3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179.2</w:t>
            </w:r>
          </w:p>
        </w:tc>
        <w:tc>
          <w:tcPr>
            <w:tcW w:w="222" w:type="dxa"/>
            <w:vAlign w:val="center"/>
            <w:hideMark/>
          </w:tcPr>
          <w:p w14:paraId="70C5460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C4D2AEF" w14:textId="77777777" w:rsidTr="00510134">
        <w:trPr>
          <w:trHeight w:val="26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2B5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52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1B8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1024 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128Tc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922B8D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41B311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36C60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B46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1C7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1C42088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A115CD1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4E62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F2A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E3D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D89694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B98BA6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3298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CF77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383F28E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9802C9B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A68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526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E6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B10A6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E7CD6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FE20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F8D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15AC2E7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F3BF3EA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BFCD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B4D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C90E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160680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A83BA8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76DF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601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68AF116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B8EBC2B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1AC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4CB5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7EE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573E6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B01323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FF7B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F06D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71B72EE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FC9C159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814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81D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26E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7B2A4E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B6C6AD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A78F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96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850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7D1312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12987EC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B567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0D2A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EAD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AF69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3632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0075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809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161F7DC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3EA88E8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44E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EF1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2BE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16C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E22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9A55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FD3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4206A4B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077AA6D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E02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468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687A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EBB6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83EE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2E22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42F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5657C6E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7977584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1C4C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F47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C527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F62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3015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8418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68B5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45CD7F3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6BE9B28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3C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D0AB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050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0BB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F0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87E1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9C36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73B8E1E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34C0985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3115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1F3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2FD9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81C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35A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8BF5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1B35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2008F92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D5F7206" w14:textId="77777777" w:rsidTr="00510134">
        <w:trPr>
          <w:trHeight w:val="26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E27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lastRenderedPageBreak/>
              <w:t>104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D12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2048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64Tc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DEBA39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3F029C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F809C0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E8A7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D8F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662DFD6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DC33207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6119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BDA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637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A30D3A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E353D6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29DF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1A5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1546875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3856CF9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286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307C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8AB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C5FAEC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DBFE9E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CD07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D3C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6708467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5789C78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697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FDD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59F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4BDC39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F05BC6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9332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1FE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4F4F04D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3859276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799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F7E9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B18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F1957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D004D9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CDB9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10BD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5CE11F9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ACBC647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91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3CB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3B1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E915F1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9FA7DC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158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EA6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54B5500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27F0951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724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CC0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795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C7C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3B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DD4A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F8D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7D4D1DD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589351E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291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27D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CD0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F62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183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6D6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58CF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3D0EA2D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09EABC3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B02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D32D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3385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64B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08B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E8B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48FB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4EB995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CBBC43C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1B9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B80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6FEB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B82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1B1E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2A1B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D4A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3D28AE8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FD8C2B7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1A2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E4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45A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952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995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F22C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5392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021D79D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234E7ED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BF7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53E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402E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572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109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3FA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4199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3AF5C93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D689EFF" w14:textId="77777777" w:rsidTr="00510134">
        <w:trPr>
          <w:trHeight w:val="26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114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268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30F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4096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32Tc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05BC38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B69D9E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6DA53E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1B9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BB3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3735938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98BC269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5C0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45A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A14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D5A446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AFF250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CF9F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EC3B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4FB6F96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71CC51A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FAA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CD1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42E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CF21B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44DFB5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034E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AB59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2F45781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30CF7CC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2398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F98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BC6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3D976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8E5791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710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006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3C89F1C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8667FA7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0FC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D1E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B88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181E79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F9D54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1061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2DC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585FA5B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2E2AA4B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1FC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132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38B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C9EF99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9D9AF6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B004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437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24A32C2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315D05C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BC0F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5C4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0C5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C7B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97ED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EE8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69A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734F44F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C03A55C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336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22C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174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F345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CC2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223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D9F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149ED2A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7103D8C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94B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DF3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E7D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5A1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5A9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4FC8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539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77287B5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45A6847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23C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CC0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060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EE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685E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D167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48C3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4D139C2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445D8C9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12A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C817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8D6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11DE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430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CAB9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0C0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609A8DF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915FAA2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A618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B341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CA0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165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7FA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C6D0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EADC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186EAE0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1CDAE1D" w14:textId="77777777" w:rsidTr="00510134">
        <w:trPr>
          <w:trHeight w:val="260"/>
        </w:trPr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D016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AA8A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3D96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8A8C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08C8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BD88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EA9C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22" w:type="dxa"/>
            <w:vAlign w:val="center"/>
            <w:hideMark/>
          </w:tcPr>
          <w:p w14:paraId="3E5519D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334F27B" w14:textId="77777777" w:rsidTr="00510134">
        <w:trPr>
          <w:trHeight w:val="260"/>
        </w:trPr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D7A4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8FDA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73C1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A25F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E364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48C8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F9E8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22" w:type="dxa"/>
            <w:vAlign w:val="center"/>
            <w:hideMark/>
          </w:tcPr>
          <w:p w14:paraId="0FB1CDE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17F55A6" w14:textId="77777777" w:rsidTr="00510134">
        <w:trPr>
          <w:trHeight w:val="260"/>
        </w:trPr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7312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652A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B40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E44A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C335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9D8C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E648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22" w:type="dxa"/>
            <w:vAlign w:val="center"/>
            <w:hideMark/>
          </w:tcPr>
          <w:p w14:paraId="12722EF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CB35C33" w14:textId="77777777" w:rsidTr="00510134">
        <w:trPr>
          <w:trHeight w:val="260"/>
        </w:trPr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59E7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C266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AE11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AF45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BBF0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BAC0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395D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22" w:type="dxa"/>
            <w:vAlign w:val="center"/>
            <w:hideMark/>
          </w:tcPr>
          <w:p w14:paraId="5318E26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D3AAA4E" w14:textId="77777777" w:rsidTr="00510134">
        <w:trPr>
          <w:trHeight w:val="260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180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PRB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7B0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FFT-size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sampling rate (TC)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DE1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(Comb, Symbols)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0B1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Rep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8EE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M</w:t>
            </w:r>
          </w:p>
        </w:tc>
        <w:tc>
          <w:tcPr>
            <w:tcW w:w="1898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D6609E5" w14:textId="0C78541F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FR1 AWGN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 xml:space="preserve">SCS =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30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KHz</w:t>
            </w:r>
          </w:p>
        </w:tc>
        <w:tc>
          <w:tcPr>
            <w:tcW w:w="222" w:type="dxa"/>
            <w:vAlign w:val="center"/>
            <w:hideMark/>
          </w:tcPr>
          <w:p w14:paraId="7E96760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3D7C5F7" w14:textId="77777777" w:rsidTr="00510134">
        <w:trPr>
          <w:trHeight w:val="2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4625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E05D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11E4C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82E64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C859C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98" w:type="dxa"/>
            <w:gridSpan w:val="2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62950A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7446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</w:tr>
      <w:tr w:rsidR="00510134" w:rsidRPr="00510134" w14:paraId="42AC76DE" w14:textId="77777777" w:rsidTr="00510134">
        <w:trPr>
          <w:trHeight w:val="2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23E1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A4DC6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A7883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2C14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D022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71B3" w14:textId="2F51CA5A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RSTD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cell-2)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D091" w14:textId="1A746118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RSTD 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cell-3)</w:t>
            </w:r>
          </w:p>
        </w:tc>
        <w:tc>
          <w:tcPr>
            <w:tcW w:w="222" w:type="dxa"/>
            <w:vAlign w:val="center"/>
            <w:hideMark/>
          </w:tcPr>
          <w:p w14:paraId="74B4444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231BD97" w14:textId="77777777" w:rsidTr="00510134">
        <w:trPr>
          <w:trHeight w:val="26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8EE1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24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331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512 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128Tc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08EA92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BFC6AD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D9C08B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5FEB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95D7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1554684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C9549E8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33A7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0E0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1BC6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6B53BB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1C0D13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62C5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102.4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0539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721361A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93A9484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1433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76A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EC4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14CA3E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37E1A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82C2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A98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212A924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D7D7A64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8D4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CA6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A146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8CBF3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90124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B05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D004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2830A6D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BFABADD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4AF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08F5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A2C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E997B6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1208A8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D13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9D4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420A30B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A474F57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6B7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143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72C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DEAAB2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EB546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9C02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96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3D7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0E87C96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07770F2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6FE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E78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D3A9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D33A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473F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088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DDA3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74E857A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B9219FD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AE4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EED1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DC5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734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79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9B1B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695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7C79111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1A72C1E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BEF6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285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669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5149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394E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8C8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1E1A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68FA33E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14FEF52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61F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0717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D4E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0FF5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300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04A3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5A7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4699B20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776F106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CCD6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1574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8E6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A85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5BA3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C58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A248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22" w:type="dxa"/>
            <w:vAlign w:val="center"/>
            <w:hideMark/>
          </w:tcPr>
          <w:p w14:paraId="1877D01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CD78447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57E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57B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B0F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0121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32F4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9DF8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1405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21EE44F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1EFB09E" w14:textId="77777777" w:rsidTr="00510134">
        <w:trPr>
          <w:trHeight w:val="26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708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48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077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1024 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64Tc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E1A2AB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CE567B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7C91BB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930D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ACF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3183A22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FEFD20E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751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D49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235F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FAC21E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99DCCC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905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C387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5D2F056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43FC647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4A6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8A9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B02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CF629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F0725C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4AF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1EA2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48</w:t>
            </w:r>
          </w:p>
        </w:tc>
        <w:tc>
          <w:tcPr>
            <w:tcW w:w="222" w:type="dxa"/>
            <w:vAlign w:val="center"/>
            <w:hideMark/>
          </w:tcPr>
          <w:p w14:paraId="1DC1860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E72879B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532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171C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9BB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8342BA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7A791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4F4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16D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6A69230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C144405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360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7F0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387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EB0F50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5B6082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B9E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994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7A6627D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7FD6BEA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3BA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816B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482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F568EF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B7381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F206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48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A75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48</w:t>
            </w:r>
          </w:p>
        </w:tc>
        <w:tc>
          <w:tcPr>
            <w:tcW w:w="222" w:type="dxa"/>
            <w:vAlign w:val="center"/>
            <w:hideMark/>
          </w:tcPr>
          <w:p w14:paraId="38B1CC7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2D41775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A77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F6D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618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1C7A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AB8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548C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632B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61638AE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744E9DF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BA0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2305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FBC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BE56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C474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5FA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ADE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39268EE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33FFDDD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C97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59B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6A4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6C54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A804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7A43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48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4BBC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5075D38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91CAC63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E6B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F09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F4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0206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127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799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14FF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3F952E4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6BE04AA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E28F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146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4FC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1E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FBD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BDC4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E297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674AAC3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3498039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5AE3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8961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001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74D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D9F8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805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48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61E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48</w:t>
            </w:r>
          </w:p>
        </w:tc>
        <w:tc>
          <w:tcPr>
            <w:tcW w:w="222" w:type="dxa"/>
            <w:vAlign w:val="center"/>
            <w:hideMark/>
          </w:tcPr>
          <w:p w14:paraId="7482A6E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4FCC105" w14:textId="77777777" w:rsidTr="00510134">
        <w:trPr>
          <w:trHeight w:val="26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ED3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132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118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2048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32Tc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9A7561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39F69D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5ACCF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CABC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62BD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470C7BF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7AEC4C0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5B42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40F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586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1EB63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74042A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ACEA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5998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1240B6B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EDCF893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E90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348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762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5EBEF8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751698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97B0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0E2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00E651C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04816FB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8D46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175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3559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357EEF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F775F2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65A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811A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75595CC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6E8C4C5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5DF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E0A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84A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3239D7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85B8FF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5B4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1AD4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4490826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0F90EB4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C1B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3E9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91D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AA663D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C50B8D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027D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0FD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048D6F7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AFFBF56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5E24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FA2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C35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8BEE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0378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E65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3F0A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08A3B26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ADFA651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F64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39F7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6F6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72D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D82F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53EA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641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6ABA5F1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C9758FE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2F8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B1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CDB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7E8E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ED6B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DF9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3E8B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1334687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C71996D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DECF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9117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F78C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9BB9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8FE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7B4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837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082B9EA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09BA042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A5A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A638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77D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AE5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1635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DF65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08F1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60BD7E1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E75963A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E4A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00D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A70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5B2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0BE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993F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CFC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5856367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47BB8D7" w14:textId="77777777" w:rsidTr="00510134">
        <w:trPr>
          <w:trHeight w:val="26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1251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272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73C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4096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16Tc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10DF79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DFB3E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061F5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CB50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8B8E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5309A7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5DE9C8F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DB1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943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FF8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98CD54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DDF81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EC7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6327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14:paraId="0DBC24D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729F06B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8D9D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CAC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2FA4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C9686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B686F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3916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418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14:paraId="3457CB9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383F758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F1D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BA8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05C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CD404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4283C0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4075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AD8B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4787E5B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E330BB6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B35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490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85E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59ECC6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8143FB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477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8C7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06BBD04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DA659D1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3AF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47E6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14F3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AB8D41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FAE1BE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203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1AD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14:paraId="03F4B3E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87C51C3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089E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611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D16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3182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EDE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CBCC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420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79D8428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9D9C5B4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8C4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6F23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79FF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1B5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E33F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B0B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83D2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14:paraId="560F73C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B2D1667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628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E01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64AB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143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E461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4E4B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DE9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14:paraId="2776948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0E72D58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1D9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488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3E7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6FF2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486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152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47C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32BCD29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B7DFF69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379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DB7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497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C1CA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D6C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A5C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851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2D2D3CB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A756961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1FF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D86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52F4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294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33B5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83B5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A58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14:paraId="26620C0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D468A39" w14:textId="77777777" w:rsidTr="00510134">
        <w:trPr>
          <w:trHeight w:val="260"/>
        </w:trPr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5E1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F815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285C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4127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4546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643E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83BB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22" w:type="dxa"/>
            <w:vAlign w:val="center"/>
            <w:hideMark/>
          </w:tcPr>
          <w:p w14:paraId="47E73E1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25B56B2" w14:textId="77777777" w:rsidTr="00510134">
        <w:trPr>
          <w:trHeight w:val="260"/>
        </w:trPr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15C3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B639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8D89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939C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278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AAA7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AD4A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22" w:type="dxa"/>
            <w:vAlign w:val="center"/>
            <w:hideMark/>
          </w:tcPr>
          <w:p w14:paraId="0CECC55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9837487" w14:textId="77777777" w:rsidTr="00510134">
        <w:trPr>
          <w:trHeight w:val="260"/>
        </w:trPr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9DE6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6EDD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0113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0AA2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D08E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AE16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7013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22" w:type="dxa"/>
            <w:vAlign w:val="center"/>
            <w:hideMark/>
          </w:tcPr>
          <w:p w14:paraId="0075928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9819A3B" w14:textId="77777777" w:rsidTr="00510134">
        <w:trPr>
          <w:trHeight w:val="260"/>
        </w:trPr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A21F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PRB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7AD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FFT-size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sampling rate (TC)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49F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(Comb, Symbols)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46A3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Rep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CA59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M</w:t>
            </w:r>
          </w:p>
        </w:tc>
        <w:tc>
          <w:tcPr>
            <w:tcW w:w="1898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5500B4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 </w:t>
            </w:r>
          </w:p>
          <w:p w14:paraId="07D8B1FE" w14:textId="345AC449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FR1 AWGN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 xml:space="preserve">SCS =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60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KHz </w:t>
            </w:r>
          </w:p>
        </w:tc>
        <w:tc>
          <w:tcPr>
            <w:tcW w:w="222" w:type="dxa"/>
            <w:vAlign w:val="center"/>
            <w:hideMark/>
          </w:tcPr>
          <w:p w14:paraId="1F31186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B1EE037" w14:textId="77777777" w:rsidTr="00510134">
        <w:trPr>
          <w:trHeight w:val="2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6A47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0840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60B1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41F3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E3AC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98" w:type="dxa"/>
            <w:gridSpan w:val="2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9CBDC8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8FA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</w:tr>
      <w:tr w:rsidR="00510134" w:rsidRPr="00510134" w14:paraId="11363A66" w14:textId="77777777" w:rsidTr="00510134">
        <w:trPr>
          <w:trHeight w:val="260"/>
        </w:trPr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8C657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D44A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F538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94E10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981D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F236" w14:textId="579BEE51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RSTD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cell-2)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DFCD" w14:textId="25F065F1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RSTD 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cell-3)</w:t>
            </w:r>
          </w:p>
        </w:tc>
        <w:tc>
          <w:tcPr>
            <w:tcW w:w="222" w:type="dxa"/>
            <w:vAlign w:val="center"/>
            <w:hideMark/>
          </w:tcPr>
          <w:p w14:paraId="38BBA1A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06B04E9" w14:textId="77777777" w:rsidTr="00510134">
        <w:trPr>
          <w:trHeight w:val="26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18A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24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579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512 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64Tc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23734E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AF50FA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665768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1A84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C0A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53E9839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38B57D8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478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D84B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9964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EB62EC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E2D691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5D7F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C2B6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0E79D92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EA1C524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F4A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75D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DA4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F947E6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EC0FA6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E68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1DFB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48</w:t>
            </w:r>
          </w:p>
        </w:tc>
        <w:tc>
          <w:tcPr>
            <w:tcW w:w="222" w:type="dxa"/>
            <w:vAlign w:val="center"/>
            <w:hideMark/>
          </w:tcPr>
          <w:p w14:paraId="4CCF7AA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7294C87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D9C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AAF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E4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A0F3DF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C8A74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5853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45A9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6F63EA8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EAA3550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D14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67E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F91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7B979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F74149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795E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10F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29EE867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D51E3C5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17F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0AA7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462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1877B5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5929AA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FCC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48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D96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6F55E57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A27BB09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BE40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84DE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F4A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2B08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B4EC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644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8148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0407CBF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C5548FB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23F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43A9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9582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69B3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D73C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FA19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E0D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6E2C80C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46D9450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943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8D7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465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2E98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5677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EF30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E599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565FCDF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13D31DC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862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256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A239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D1D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216F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7EBF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C56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2205529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AC8A727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8CB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AFA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7B5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02C8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A10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06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7DF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22" w:type="dxa"/>
            <w:vAlign w:val="center"/>
            <w:hideMark/>
          </w:tcPr>
          <w:p w14:paraId="604BE62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4745BD0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1663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777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EDF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259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85B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AD5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48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107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48</w:t>
            </w:r>
          </w:p>
        </w:tc>
        <w:tc>
          <w:tcPr>
            <w:tcW w:w="222" w:type="dxa"/>
            <w:vAlign w:val="center"/>
            <w:hideMark/>
          </w:tcPr>
          <w:p w14:paraId="2F08821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85907D0" w14:textId="77777777" w:rsidTr="00510134">
        <w:trPr>
          <w:trHeight w:val="26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2D2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64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71A7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1024 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32Tc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B5FFC8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C67E66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8FF57C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6930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26BE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03831F6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D146D0E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D9C6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7C6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274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C58A60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FE73ED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197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7CAE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51AF4C7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2E9DB9B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8A26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2DF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7A2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8E1C1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DD748E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F35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B70E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24</w:t>
            </w:r>
          </w:p>
        </w:tc>
        <w:tc>
          <w:tcPr>
            <w:tcW w:w="222" w:type="dxa"/>
            <w:vAlign w:val="center"/>
            <w:hideMark/>
          </w:tcPr>
          <w:p w14:paraId="2BD62F8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FC7E51F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9E6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A29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A4A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9353E8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AAC143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12A2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B4C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4E23D5A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8408AD8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A95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6F2C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C92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9BFC9D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DAFD2B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38F7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4CCE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3F04DA8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AF0D722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B487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392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555E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6E26F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6D9783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CA4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B56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649B0A8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CF48A15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FC4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3FB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B9A0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1F7B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A94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1168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97F1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3FAEB8C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60DF489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219E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775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A52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FE7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F16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0B9E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2C9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0660439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3C3D1A8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0F3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2F2C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125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2519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1564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82A7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1684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24</w:t>
            </w:r>
          </w:p>
        </w:tc>
        <w:tc>
          <w:tcPr>
            <w:tcW w:w="222" w:type="dxa"/>
            <w:vAlign w:val="center"/>
            <w:hideMark/>
          </w:tcPr>
          <w:p w14:paraId="4B493D5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FF35B9F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EEB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2C9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41F8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98F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144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D75E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3E5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4AF2640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C9BDD80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EB3C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00E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584B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042A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AF8E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AD09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2010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22" w:type="dxa"/>
            <w:vAlign w:val="center"/>
            <w:hideMark/>
          </w:tcPr>
          <w:p w14:paraId="031F8E1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FB0D31D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D781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47C7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D6D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6299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E7C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167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431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22.4</w:t>
            </w:r>
          </w:p>
        </w:tc>
        <w:tc>
          <w:tcPr>
            <w:tcW w:w="222" w:type="dxa"/>
            <w:vAlign w:val="center"/>
            <w:hideMark/>
          </w:tcPr>
          <w:p w14:paraId="724F1A4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FCE6E4F" w14:textId="77777777" w:rsidTr="00510134">
        <w:trPr>
          <w:trHeight w:val="260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E2F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132</w:t>
            </w:r>
          </w:p>
        </w:tc>
        <w:tc>
          <w:tcPr>
            <w:tcW w:w="18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F8F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2048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16Tc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DA70B4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C67946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CB6154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26E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566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33F8187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4F9657A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9C9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57F0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2DC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076A15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217E75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3981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011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14:paraId="303BE62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0D0FDCA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9DB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E19C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B11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BF9E2C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7DA5E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2CFA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45A9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14:paraId="4343F31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EBEA204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F8B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63F2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774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C1912B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8F0CED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C542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C5E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5CD97DD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CA87502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2A4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5A45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D70D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2EE075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09DB49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68A2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DFC7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741A367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38AF9D3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984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D1B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C90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4DDE01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EE9D3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416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F5D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</w:t>
            </w:r>
          </w:p>
        </w:tc>
        <w:tc>
          <w:tcPr>
            <w:tcW w:w="222" w:type="dxa"/>
            <w:vAlign w:val="center"/>
            <w:hideMark/>
          </w:tcPr>
          <w:p w14:paraId="25E028D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D85D7EC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DEF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C258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CC0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787B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EAEF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A6C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FB9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06628B4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1B664DD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923E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D3A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376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824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7E9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5C4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1488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36C8000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7BC4505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34F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014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E21C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E99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75FC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2C8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087A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14:paraId="467092C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634A208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0B16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751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1CCF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0032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4F10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0D81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FC08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789AD04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E4E6816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0B5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BF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967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4D84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15B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F623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EC2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22" w:type="dxa"/>
            <w:vAlign w:val="center"/>
            <w:hideMark/>
          </w:tcPr>
          <w:p w14:paraId="6478187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5124CC0" w14:textId="77777777" w:rsidTr="00510134">
        <w:trPr>
          <w:trHeight w:val="260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074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8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12A2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0CC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737B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2461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F66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D3C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222" w:type="dxa"/>
            <w:vAlign w:val="center"/>
            <w:hideMark/>
          </w:tcPr>
          <w:p w14:paraId="00F3D3D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</w:tbl>
    <w:p w14:paraId="46BFE4C2" w14:textId="064CB99E" w:rsidR="00510134" w:rsidRDefault="00510134" w:rsidP="00D0539C">
      <w:pPr>
        <w:spacing w:before="120" w:after="120"/>
        <w:rPr>
          <w:sz w:val="16"/>
          <w:szCs w:val="16"/>
        </w:rPr>
      </w:pPr>
    </w:p>
    <w:p w14:paraId="4879A981" w14:textId="77777777" w:rsidR="00D61D26" w:rsidRDefault="00D61D26" w:rsidP="00D0539C">
      <w:pPr>
        <w:spacing w:before="120" w:after="120"/>
        <w:rPr>
          <w:sz w:val="16"/>
          <w:szCs w:val="16"/>
        </w:rPr>
      </w:pPr>
    </w:p>
    <w:tbl>
      <w:tblPr>
        <w:tblW w:w="8960" w:type="dxa"/>
        <w:tblLayout w:type="fixed"/>
        <w:tblLook w:val="04A0" w:firstRow="1" w:lastRow="0" w:firstColumn="1" w:lastColumn="0" w:noHBand="0" w:noVBand="1"/>
      </w:tblPr>
      <w:tblGrid>
        <w:gridCol w:w="1481"/>
        <w:gridCol w:w="1916"/>
        <w:gridCol w:w="1056"/>
        <w:gridCol w:w="900"/>
        <w:gridCol w:w="960"/>
        <w:gridCol w:w="1284"/>
        <w:gridCol w:w="1127"/>
        <w:gridCol w:w="236"/>
      </w:tblGrid>
      <w:tr w:rsidR="00510134" w:rsidRPr="00510134" w14:paraId="13AEA77B" w14:textId="77777777" w:rsidTr="00D61D26">
        <w:trPr>
          <w:gridAfter w:val="1"/>
          <w:wAfter w:w="236" w:type="dxa"/>
          <w:trHeight w:val="300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6D1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PRB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FB3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FFT-size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sampling rate (TC)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874B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(Comb, Symbols)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A29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Rep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5C5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M</w:t>
            </w:r>
          </w:p>
        </w:tc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2A7352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FR1 TDL-D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 xml:space="preserve">SCS = 15KHz </w:t>
            </w:r>
          </w:p>
        </w:tc>
      </w:tr>
      <w:tr w:rsidR="00510134" w:rsidRPr="00510134" w14:paraId="03142166" w14:textId="77777777" w:rsidTr="00D61D26">
        <w:trPr>
          <w:trHeight w:val="300"/>
        </w:trPr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BE7D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9C18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E2282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ACD9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DCB8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C160AA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3983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</w:tr>
      <w:tr w:rsidR="00510134" w:rsidRPr="00510134" w14:paraId="4D9D7665" w14:textId="77777777" w:rsidTr="00D61D26">
        <w:trPr>
          <w:trHeight w:val="780"/>
        </w:trPr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1F33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ED32F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C838D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9828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11BA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4E2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RSTD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cell-2)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2E1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RSTD 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cell-3)</w:t>
            </w:r>
          </w:p>
        </w:tc>
        <w:tc>
          <w:tcPr>
            <w:tcW w:w="236" w:type="dxa"/>
            <w:vAlign w:val="center"/>
            <w:hideMark/>
          </w:tcPr>
          <w:p w14:paraId="5B46FE7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0774B06" w14:textId="77777777" w:rsidTr="00D61D26">
        <w:trPr>
          <w:trHeight w:val="290"/>
        </w:trPr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E5F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24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314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512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256Tc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C0ED2E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BEAF4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157273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7219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0B72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236" w:type="dxa"/>
            <w:vAlign w:val="center"/>
            <w:hideMark/>
          </w:tcPr>
          <w:p w14:paraId="501F6B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A6B01CE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5FDD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368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DA8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7611B7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3670EE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8A2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FD4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236" w:type="dxa"/>
            <w:vAlign w:val="center"/>
            <w:hideMark/>
          </w:tcPr>
          <w:p w14:paraId="5425D50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B469E5A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0A8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12C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A8F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3E21C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A241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211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7DF2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192</w:t>
            </w:r>
          </w:p>
        </w:tc>
        <w:tc>
          <w:tcPr>
            <w:tcW w:w="236" w:type="dxa"/>
            <w:vAlign w:val="center"/>
            <w:hideMark/>
          </w:tcPr>
          <w:p w14:paraId="5D07B20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846882C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59F5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D97E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681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82DC33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EA63FC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EE1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ED92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236" w:type="dxa"/>
            <w:vAlign w:val="center"/>
            <w:hideMark/>
          </w:tcPr>
          <w:p w14:paraId="30BE1C0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F882451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BFF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B91F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A64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3D93EC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049CAA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066C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886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236" w:type="dxa"/>
            <w:vAlign w:val="center"/>
            <w:hideMark/>
          </w:tcPr>
          <w:p w14:paraId="7AB3D1E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95AB45A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6277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091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BEE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7716DF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593C87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3D4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4259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192</w:t>
            </w:r>
          </w:p>
        </w:tc>
        <w:tc>
          <w:tcPr>
            <w:tcW w:w="236" w:type="dxa"/>
            <w:vAlign w:val="center"/>
            <w:hideMark/>
          </w:tcPr>
          <w:p w14:paraId="104385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13F9F41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58F9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2D58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7242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3440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F2D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3A8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9EC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236" w:type="dxa"/>
            <w:vAlign w:val="center"/>
            <w:hideMark/>
          </w:tcPr>
          <w:p w14:paraId="342CAEE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FF5ACA6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3C5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59C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EDE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AE5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A11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8D20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D5F7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236" w:type="dxa"/>
            <w:vAlign w:val="center"/>
            <w:hideMark/>
          </w:tcPr>
          <w:p w14:paraId="6914D9D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C90CDDE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483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BBF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10A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5930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78FE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74DA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F23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192</w:t>
            </w:r>
          </w:p>
        </w:tc>
        <w:tc>
          <w:tcPr>
            <w:tcW w:w="236" w:type="dxa"/>
            <w:vAlign w:val="center"/>
            <w:hideMark/>
          </w:tcPr>
          <w:p w14:paraId="1F5BB73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560EC04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6E0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CF9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098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78C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759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1C8B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054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236" w:type="dxa"/>
            <w:vAlign w:val="center"/>
            <w:hideMark/>
          </w:tcPr>
          <w:p w14:paraId="0E7A502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294D20A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09C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02B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ED29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2AA5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E05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7318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608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236" w:type="dxa"/>
            <w:vAlign w:val="center"/>
            <w:hideMark/>
          </w:tcPr>
          <w:p w14:paraId="78EC0BF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504EA8C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771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8773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15CC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3CA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43CF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3CF8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192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E762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256</w:t>
            </w:r>
          </w:p>
        </w:tc>
        <w:tc>
          <w:tcPr>
            <w:tcW w:w="236" w:type="dxa"/>
            <w:vAlign w:val="center"/>
            <w:hideMark/>
          </w:tcPr>
          <w:p w14:paraId="6327481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F4128AF" w14:textId="77777777" w:rsidTr="00D61D26">
        <w:trPr>
          <w:trHeight w:val="290"/>
        </w:trPr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7016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52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DD91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1024 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128Tc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4ACEBF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8E5429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E37745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FCC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88AA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3C5CCD6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3817FB2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9ED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3D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ADC1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0797E1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E6691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1DB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2CE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0F4E8CF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5886C36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CA57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528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8A1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C13682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902A3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1403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B14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50130A8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D9896E4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C14C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6FDB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88B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469742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C9AB5E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0D9F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6FFB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2EBE178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3B0084C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794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5BF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FAFE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85B178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9A2E9F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5901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60F3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29A2555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C1A265E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3FD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50E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974A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64E163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CB7487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138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E570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586C418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5F67C00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EBBF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C81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567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F241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77E4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95C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E1C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1E8F993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79C28B4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C06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FB7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1EC5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0B7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6AF9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5DB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72D3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245E7AD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68421A3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78F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E4C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F3C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7C4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3846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605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9483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1C7458E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EDA36BB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442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17EA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BBC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D03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173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54A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6E3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7031501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2329130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27C9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1E8A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7DD1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95D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317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9EC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42E1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7429C9E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BF0B580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86D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22D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BEC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8FF7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0EA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742A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5E14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7980595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9C57A50" w14:textId="77777777" w:rsidTr="00D61D26">
        <w:trPr>
          <w:trHeight w:val="290"/>
        </w:trPr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C73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104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B63E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2048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64Tc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C74486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40A1C5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2EEF52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08DA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6EC0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2219906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65679B5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201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4C6D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662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314883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5B95EB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49FE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7249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04B31C6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5422A6E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F51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23A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16B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772E63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DF671E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349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228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740B6C2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B5FEDF7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A95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06F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C01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8B113F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56E49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D094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9525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1FC7B46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0DA4462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8D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4CD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58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F33828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62396F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497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210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19D022F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6BC3FE6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4E9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2C1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F08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C0B756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EA3563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7FF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5C2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4D0B54A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2544828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263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390C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13D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F34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0B76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3D3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D58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5C68FA3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9FC8970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0EC2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FF11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4BF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CDEB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8AFC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400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4B7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6FD92F6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1F8AC2B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73D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E29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36D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846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76DA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5A50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30A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188FDC0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5A24DF5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CD3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219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4201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0708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677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650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2EB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760CD70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1FEA819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59A2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98F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6BA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F91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A065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957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CF03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77B83CB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82F1993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C31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148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A03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1069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93D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443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08A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1965F9D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A4383B7" w14:textId="77777777" w:rsidTr="00D61D26">
        <w:trPr>
          <w:trHeight w:val="290"/>
        </w:trPr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267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268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A6F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4096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32Tc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05CEB0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7B0A77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F1422E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B6F4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9BB2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43CDD3C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4FFD4B1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E35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5A1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F38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28AE6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B84A2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1FA6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519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77D4AD0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5E355EE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65A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B082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506F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D8947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6C33F5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1BE5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0630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5874DA3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63C30C1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453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2AA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F8B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595AF0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69CF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BA70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58E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23BA899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1EE87EA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734F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44F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ACD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C53D6B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761971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B24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98AC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378EF23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703A582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D96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08A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B1C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A9FC1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838A02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A89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3CF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5E6C2CE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F7B0634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554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51C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9D4C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4EE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D8E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783C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7918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08F5F9C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5F5867E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CF5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C76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739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582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CBAD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7D3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2F7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02F1166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AAA54D6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937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6C7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F33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7B5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78A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1D9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967F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3FE7621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A3AE0CB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58B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9C04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013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843A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8C2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F77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40EA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6B244A1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848B60D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EAB9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932D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F650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777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8F97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F1C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6DA7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2368D88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5141481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CAD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7EB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C103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5CAA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BE12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4EE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16EF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49AB20B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FCFC40B" w14:textId="77777777" w:rsidTr="00D61D26">
        <w:trPr>
          <w:trHeight w:val="290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37FE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E1E4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D4CF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E3CC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709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F552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3970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36" w:type="dxa"/>
            <w:vAlign w:val="center"/>
            <w:hideMark/>
          </w:tcPr>
          <w:p w14:paraId="214504A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4E3ED25" w14:textId="77777777" w:rsidTr="00D61D26">
        <w:trPr>
          <w:trHeight w:val="290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0CA3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B63E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42AF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06F3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6662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96DE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6C2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36" w:type="dxa"/>
            <w:vAlign w:val="center"/>
            <w:hideMark/>
          </w:tcPr>
          <w:p w14:paraId="2116706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752302E" w14:textId="77777777" w:rsidTr="00D61D26">
        <w:trPr>
          <w:trHeight w:val="290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DA5B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A5DE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04DC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4278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E33C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50DD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F18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36" w:type="dxa"/>
            <w:vAlign w:val="center"/>
            <w:hideMark/>
          </w:tcPr>
          <w:p w14:paraId="5950AEE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A4D892D" w14:textId="77777777" w:rsidTr="00D61D26">
        <w:trPr>
          <w:trHeight w:val="290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15E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PRB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F37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FFT-size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sampling rate (TC)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1CA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(Comb, Symbols)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198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Rep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AC4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M</w:t>
            </w:r>
          </w:p>
        </w:tc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54FED8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FR1 TDL-D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 xml:space="preserve">SCS = 30KHz </w:t>
            </w:r>
          </w:p>
        </w:tc>
        <w:tc>
          <w:tcPr>
            <w:tcW w:w="236" w:type="dxa"/>
            <w:vAlign w:val="center"/>
            <w:hideMark/>
          </w:tcPr>
          <w:p w14:paraId="0658089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024C74D" w14:textId="77777777" w:rsidTr="00D61D26">
        <w:trPr>
          <w:trHeight w:val="290"/>
        </w:trPr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46FC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0AC1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279C5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A4A9B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FA69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A77229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78B3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</w:tr>
      <w:tr w:rsidR="00510134" w:rsidRPr="00510134" w14:paraId="449070CE" w14:textId="77777777" w:rsidTr="00D61D26">
        <w:trPr>
          <w:trHeight w:val="780"/>
        </w:trPr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FE944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8BA10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CF0E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23DE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2CE5E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06B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RSTD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cell-2)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963E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RSTD 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cell-3)</w:t>
            </w:r>
          </w:p>
        </w:tc>
        <w:tc>
          <w:tcPr>
            <w:tcW w:w="236" w:type="dxa"/>
            <w:vAlign w:val="center"/>
            <w:hideMark/>
          </w:tcPr>
          <w:p w14:paraId="641995B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8F01B4D" w14:textId="77777777" w:rsidTr="00D61D26">
        <w:trPr>
          <w:trHeight w:val="290"/>
        </w:trPr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46FF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24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759F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512 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128Tc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393952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CEB28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7A36F1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5F8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1C0C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3D4CDE1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7622404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42CB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51B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C810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CF593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C9F55A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4944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F1C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471DA57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13D3F1F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CA07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EE7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212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21E7BF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6856FB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ABA6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E113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96</w:t>
            </w:r>
          </w:p>
        </w:tc>
        <w:tc>
          <w:tcPr>
            <w:tcW w:w="236" w:type="dxa"/>
            <w:vAlign w:val="center"/>
            <w:hideMark/>
          </w:tcPr>
          <w:p w14:paraId="3D96E78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3B19746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65A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6B0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362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59B2FA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D7F664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27A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040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3325FEE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41A8FB2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35B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A8CC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FD0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22884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ED2CF2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F05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72E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763CC3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43B2D62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4A7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ECC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6CD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95DA3C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861144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40C2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454D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5217C05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7EAF77E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100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8C2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21F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D4F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C748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521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961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509B111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17C9729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84B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09E6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95A9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51AC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1794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32C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4A9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6BA058D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59BE956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FA0C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354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FC1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67E5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8D2E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09E5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846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96</w:t>
            </w:r>
          </w:p>
        </w:tc>
        <w:tc>
          <w:tcPr>
            <w:tcW w:w="236" w:type="dxa"/>
            <w:vAlign w:val="center"/>
            <w:hideMark/>
          </w:tcPr>
          <w:p w14:paraId="47FFA64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7DE8384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4A6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3A2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65AE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A8DE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FC3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0980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7B7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0932406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E404A36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84AB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968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8DF2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4D00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D6A9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0139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FFF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419863F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3883C3F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BABA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5A5D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50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693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4B4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1DD0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82CB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128</w:t>
            </w:r>
          </w:p>
        </w:tc>
        <w:tc>
          <w:tcPr>
            <w:tcW w:w="236" w:type="dxa"/>
            <w:vAlign w:val="center"/>
            <w:hideMark/>
          </w:tcPr>
          <w:p w14:paraId="3E08D2B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72D4F4E" w14:textId="77777777" w:rsidTr="00D61D26">
        <w:trPr>
          <w:trHeight w:val="290"/>
        </w:trPr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3C9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48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C4DE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1024 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64Tc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FB699B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B3333A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6508BE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92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6E6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240D8ED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8C397BB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399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5BF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F37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298BC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1E2F9B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182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8A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434DBFC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2840A75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0914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974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38E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B48012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46061E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7C2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500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73D6623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5524F05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D43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08A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1772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505677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5E241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FEC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D580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4497242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476CA93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59C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A43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6E77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6AA820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64ABFB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A081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BCD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412B480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27D9039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62C5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DAC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8C0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AF71DC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53DB76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1C40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A4A0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1EB7211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3BDB883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DA3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0FA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798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8C1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DD40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0F4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67D8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5329556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E0FAD3B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7BF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8EA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0B1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84A7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CD02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5E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A18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646266D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AC204F8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57E9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054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44E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0BF6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BFE2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2044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BA13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3D53968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561709A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56EB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4D6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49F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C25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4E77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5BC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9B9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4D9DAF7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674CB01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8DE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951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240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0AD4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4785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DC5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64ED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605C780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BDA0019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CBCE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E39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53E1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BE17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FF7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5E1D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500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772B86A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16E2394" w14:textId="77777777" w:rsidTr="00D61D26">
        <w:trPr>
          <w:trHeight w:val="290"/>
        </w:trPr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9EE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132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75D0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2048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32Tc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C19F16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A4FA88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D0048C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29E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813D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231E6DF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4392FB0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7C61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7850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00A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95D60E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E5B692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612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A4D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3494316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A2B13BC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4DE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5E0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F47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2AE68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4DAACB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0245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B62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653E82C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23D0C54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0E32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7DA9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90E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8C88A5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06F193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66FD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DCC2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62AC978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3C4366A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EAB8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7896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E033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8E189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551465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5804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095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552B937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8A616E2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244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776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78CB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1ED54F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8E0781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02B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00F5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6549BB5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4B80906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C11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FCF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F5E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D9F6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935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8A26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4B2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129261A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B033AEA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F31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616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2530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73C1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9C37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D203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9083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44EBF42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2E6A409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F14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1366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1951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1749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7C0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A264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C71A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5460DC0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F50D88B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FA16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6FE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7ED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C692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AF5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A63F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AAC4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1380628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7AB08F5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1DD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B18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566C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3C45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3B3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50F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A4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4017AF4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5C593C2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8F9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A0D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A53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E958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B7F1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7526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1D49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5744CEF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7BAEB49" w14:textId="77777777" w:rsidTr="00D61D26">
        <w:trPr>
          <w:trHeight w:val="290"/>
        </w:trPr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36C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272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ED5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4096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16Tc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48E2C2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D3FC6E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2BF633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FFA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006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5FC5863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296F9EB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1A4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BA1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1CE1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ACBF1A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D01FDA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46F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BF32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5ADD306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611F51A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9B0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B36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A8B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A78C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3D5CB9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5C5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F15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2D56629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BAAA3A6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DF0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C0D2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2025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E91782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DBB969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CBC4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0BE9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3D3BD6C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FAE5A21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4F99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BB8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F19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269403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AD2389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60F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F72B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7941E2F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83FCA91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89D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7EB1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EAB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605DB1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9B2401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AA8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8577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79100FE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B746DF8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040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606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0E2B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FA9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A6B1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FFB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1B9D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1443788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01AF115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BE8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14A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666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1C8F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8CC5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3AFB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913B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5E752BB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E87B48E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982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151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F60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999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82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9E59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37E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14:paraId="0733852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842071A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9CC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4FE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8D65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BDF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C92D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911C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CAFF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3826EC3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EB8A5D7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73E9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385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3E4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D76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815B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6914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F61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5A01B63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D04BFDD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E99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3B4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B7D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975C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8B98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1C2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B09F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6FE9F26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56C984D" w14:textId="77777777" w:rsidTr="00D61D26">
        <w:trPr>
          <w:trHeight w:val="290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183E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D660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9D6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DB9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54C8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4A9E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625B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36" w:type="dxa"/>
            <w:vAlign w:val="center"/>
            <w:hideMark/>
          </w:tcPr>
          <w:p w14:paraId="06116C1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4C73E3E" w14:textId="77777777" w:rsidTr="00D61D26">
        <w:trPr>
          <w:trHeight w:val="290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BBC0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954A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0502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07DD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8F45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2162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B5A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36" w:type="dxa"/>
            <w:vAlign w:val="center"/>
            <w:hideMark/>
          </w:tcPr>
          <w:p w14:paraId="1C7CA4B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26A85CC" w14:textId="77777777" w:rsidTr="00D61D26">
        <w:trPr>
          <w:trHeight w:val="290"/>
        </w:trPr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BBAD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BE71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CD8B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28D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B350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D4FE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B73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36" w:type="dxa"/>
            <w:vAlign w:val="center"/>
            <w:hideMark/>
          </w:tcPr>
          <w:p w14:paraId="1717AD9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67A1736" w14:textId="77777777" w:rsidTr="00D61D26">
        <w:trPr>
          <w:trHeight w:val="290"/>
        </w:trPr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88B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PRB</w:t>
            </w:r>
          </w:p>
        </w:tc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9021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FFT-size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sampling rate (TC)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17E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(Comb, Symbols)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DF5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Rep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5F25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M</w:t>
            </w:r>
          </w:p>
        </w:tc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18E5A6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FR1 TDL-D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 xml:space="preserve">SCS = 60KHz </w:t>
            </w:r>
          </w:p>
        </w:tc>
        <w:tc>
          <w:tcPr>
            <w:tcW w:w="236" w:type="dxa"/>
            <w:vAlign w:val="center"/>
            <w:hideMark/>
          </w:tcPr>
          <w:p w14:paraId="3D30069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51AD453" w14:textId="77777777" w:rsidTr="00D61D26">
        <w:trPr>
          <w:trHeight w:val="290"/>
        </w:trPr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9679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7876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3920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5F52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5BA8F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26F1CD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18A7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</w:tr>
      <w:tr w:rsidR="00510134" w:rsidRPr="00510134" w14:paraId="187A8EC2" w14:textId="77777777" w:rsidTr="00D61D26">
        <w:trPr>
          <w:trHeight w:val="780"/>
        </w:trPr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031B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912BB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465E8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5151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28030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094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RSTD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cell-2)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75B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RSTD 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cell-3)</w:t>
            </w:r>
          </w:p>
        </w:tc>
        <w:tc>
          <w:tcPr>
            <w:tcW w:w="236" w:type="dxa"/>
            <w:vAlign w:val="center"/>
            <w:hideMark/>
          </w:tcPr>
          <w:p w14:paraId="33CE9D7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136870A" w14:textId="77777777" w:rsidTr="00D61D26">
        <w:trPr>
          <w:trHeight w:val="290"/>
        </w:trPr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5D6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24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20ED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512 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64Tc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860BF5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9A9B3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04188E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3D1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860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4380D9F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F7723B9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5ED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B15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BF1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903AC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C2AEBC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3B0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6DC8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13D7F8F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DC1B1F8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640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F32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146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B89A41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67ED6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C52D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506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4CBF9B9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EE7EC36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726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98D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306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B5C66B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2DC392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9E82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2A7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467202F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9DD53B4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D957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5C9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C1B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58FC60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7ABC82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D44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0D73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580E5B9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08B6273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E6A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3CD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9EC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5E651B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FD92C7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B0B4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571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2D87DF3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B075FCB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C05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B153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A538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3F6E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3DBF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DA6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F11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301404C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023BCC5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2B60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D143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E33C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4A43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C7A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FF1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589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379166D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D295CDF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DA9E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090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A3B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909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433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CA2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424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1FBAD27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AFE5F83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CCC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F5C5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770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E7BE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E21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A89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F685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26530B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150A282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168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29F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B80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050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32D5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70B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6F2B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398A7FA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ECC523A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117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603E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AB6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AED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543D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DEB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76C3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64</w:t>
            </w:r>
          </w:p>
        </w:tc>
        <w:tc>
          <w:tcPr>
            <w:tcW w:w="236" w:type="dxa"/>
            <w:vAlign w:val="center"/>
            <w:hideMark/>
          </w:tcPr>
          <w:p w14:paraId="7AFE749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C752A78" w14:textId="77777777" w:rsidTr="00D61D26">
        <w:trPr>
          <w:trHeight w:val="290"/>
        </w:trPr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B2E8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64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828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1024 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32Tc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55D74C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D56845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B1FA2F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DC9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53E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146832E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7F5AF49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B2F0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466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F15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E03EC6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791BAF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E2D0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278A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236A817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F246A34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636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399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474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B24EF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08C6F8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D24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BD0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24</w:t>
            </w:r>
          </w:p>
        </w:tc>
        <w:tc>
          <w:tcPr>
            <w:tcW w:w="236" w:type="dxa"/>
            <w:vAlign w:val="center"/>
            <w:hideMark/>
          </w:tcPr>
          <w:p w14:paraId="0904FB2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7E5DD22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0E9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C0F3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D3E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CB33F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F95458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9FC4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0EC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01968E8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C6FB1CB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14E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C60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115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599121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C591A5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1E5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072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4204C7B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616F27A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4968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AF4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24EE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3AC33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A60358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45E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928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751EB51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F037AA4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0FD2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6C6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A3E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D7D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B795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0DA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695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32E7BB2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7998916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4DD9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A99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4489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A63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44C2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C11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ADC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533C9E8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D0E02E0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D031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152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33B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8BB7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4D2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875E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F391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596E06F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A255DAA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40B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715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EDA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BBE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326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665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B591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7D769B0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44E08D1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169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F59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CDEC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425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E91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E22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16D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3D72B31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556C1CC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3D5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703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16E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552B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221A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2A78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393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32</w:t>
            </w:r>
          </w:p>
        </w:tc>
        <w:tc>
          <w:tcPr>
            <w:tcW w:w="236" w:type="dxa"/>
            <w:vAlign w:val="center"/>
            <w:hideMark/>
          </w:tcPr>
          <w:p w14:paraId="1C9D9B2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07225E2" w14:textId="77777777" w:rsidTr="00D61D26">
        <w:trPr>
          <w:trHeight w:val="290"/>
        </w:trPr>
        <w:tc>
          <w:tcPr>
            <w:tcW w:w="14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8EA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132</w:t>
            </w:r>
          </w:p>
        </w:tc>
        <w:tc>
          <w:tcPr>
            <w:tcW w:w="1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1A2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2048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/</w:t>
            </w: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16Tc</w:t>
            </w: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44CEA5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(4, 4)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5C78FC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3E2D22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40ED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E3B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2F5EBC7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0FAEF468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2F7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D8BF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9B9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E7091F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9BE38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94F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1253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675DAC7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9093DE4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2E7B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0183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F3C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E4E3EE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ACF4E4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BC0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484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8</w:t>
            </w:r>
          </w:p>
        </w:tc>
        <w:tc>
          <w:tcPr>
            <w:tcW w:w="236" w:type="dxa"/>
            <w:vAlign w:val="center"/>
            <w:hideMark/>
          </w:tcPr>
          <w:p w14:paraId="1D3D058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C553E70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42B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867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6E26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D88D7E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D0434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23D7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C879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161AC71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68369D34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0A2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8691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842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3CE9C1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847FD7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3C4E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AEE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272597A0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3151E9D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9CA0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3FB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5E5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D724E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CAF62D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E9C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7A9E4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14:paraId="4AED77A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7EA16102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1CB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79D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B24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(12, 4)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D3BD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A6D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8EE0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5D3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49F2B1F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330880E0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3909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159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5F0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2BF4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18BD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EB10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AE4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6090EE0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5AE59C0D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CE4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E09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62C4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DD6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6BB2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390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3F4F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</w:t>
            </w:r>
          </w:p>
        </w:tc>
        <w:tc>
          <w:tcPr>
            <w:tcW w:w="236" w:type="dxa"/>
            <w:vAlign w:val="center"/>
            <w:hideMark/>
          </w:tcPr>
          <w:p w14:paraId="690AB59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45CF15C9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0870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8C50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B5AD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88D8C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0A7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C34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8AC1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341FDF87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1096D0B8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8E6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9262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7D56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B2DDF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B7DA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F8F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F71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12D85739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510134" w:rsidRPr="00510134" w14:paraId="26DC4D43" w14:textId="77777777" w:rsidTr="00D61D26">
        <w:trPr>
          <w:trHeight w:val="290"/>
        </w:trPr>
        <w:tc>
          <w:tcPr>
            <w:tcW w:w="14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E05D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90823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CA9B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766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1818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4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14AE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B2761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lang w:val="en-US" w:eastAsia="ko-KR"/>
              </w:rPr>
            </w:pPr>
            <w:r w:rsidRPr="00510134">
              <w:rPr>
                <w:rFonts w:ascii="Calibri" w:eastAsia="Times New Roman" w:hAnsi="Calibri" w:cs="Calibri"/>
                <w:color w:val="000000"/>
                <w:lang w:val="en-US" w:eastAsia="ko-KR"/>
              </w:rPr>
              <w:t>16</w:t>
            </w:r>
          </w:p>
        </w:tc>
        <w:tc>
          <w:tcPr>
            <w:tcW w:w="236" w:type="dxa"/>
            <w:vAlign w:val="center"/>
            <w:hideMark/>
          </w:tcPr>
          <w:p w14:paraId="0A02C215" w14:textId="77777777" w:rsidR="00510134" w:rsidRPr="00510134" w:rsidRDefault="00510134" w:rsidP="005101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</w:tbl>
    <w:p w14:paraId="547C438D" w14:textId="019814F5" w:rsidR="00510134" w:rsidRDefault="00510134" w:rsidP="00D0539C">
      <w:pPr>
        <w:spacing w:before="120" w:after="120"/>
        <w:rPr>
          <w:sz w:val="16"/>
          <w:szCs w:val="16"/>
        </w:rPr>
      </w:pPr>
    </w:p>
    <w:tbl>
      <w:tblPr>
        <w:tblW w:w="9120" w:type="dxa"/>
        <w:tblLook w:val="04A0" w:firstRow="1" w:lastRow="0" w:firstColumn="1" w:lastColumn="0" w:noHBand="0" w:noVBand="1"/>
      </w:tblPr>
      <w:tblGrid>
        <w:gridCol w:w="1480"/>
        <w:gridCol w:w="1213"/>
        <w:gridCol w:w="2040"/>
        <w:gridCol w:w="960"/>
        <w:gridCol w:w="960"/>
        <w:gridCol w:w="1225"/>
        <w:gridCol w:w="1206"/>
        <w:gridCol w:w="222"/>
      </w:tblGrid>
      <w:tr w:rsidR="00D61D26" w:rsidRPr="00D61D26" w14:paraId="37C5EC10" w14:textId="77777777" w:rsidTr="00D61D26">
        <w:trPr>
          <w:gridAfter w:val="1"/>
          <w:wAfter w:w="36" w:type="dxa"/>
          <w:trHeight w:val="300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3D8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PRB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82E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FFT-size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sampling rate (TC)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41A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(Comb, Symbols)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F29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Rep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8BC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M</w:t>
            </w:r>
          </w:p>
        </w:tc>
        <w:tc>
          <w:tcPr>
            <w:tcW w:w="2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3BF950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FR1 TDL-A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 xml:space="preserve">SCS = 15KHz </w:t>
            </w:r>
          </w:p>
        </w:tc>
      </w:tr>
      <w:tr w:rsidR="00D61D26" w:rsidRPr="00D61D26" w14:paraId="21C4B808" w14:textId="77777777" w:rsidTr="00D61D26">
        <w:trPr>
          <w:trHeight w:val="300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E019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F1D2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D1B5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F5DE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1693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D5D383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297C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</w:tr>
      <w:tr w:rsidR="00D61D26" w:rsidRPr="00D61D26" w14:paraId="206F2C57" w14:textId="77777777" w:rsidTr="00D61D26">
        <w:trPr>
          <w:trHeight w:val="1200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4DA8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D156A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5E8B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D4FC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197D7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728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RSTD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cell-2)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79E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RSTD 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cell-3)</w:t>
            </w:r>
          </w:p>
        </w:tc>
        <w:tc>
          <w:tcPr>
            <w:tcW w:w="36" w:type="dxa"/>
            <w:vAlign w:val="center"/>
            <w:hideMark/>
          </w:tcPr>
          <w:p w14:paraId="2E2A1B8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24AD87C" w14:textId="77777777" w:rsidTr="00D61D26">
        <w:trPr>
          <w:trHeight w:val="2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C9B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4F9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512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256Tc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AE9331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F59CE0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3419FE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7E6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EA15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36" w:type="dxa"/>
            <w:vAlign w:val="center"/>
            <w:hideMark/>
          </w:tcPr>
          <w:p w14:paraId="09216C7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4FB276B8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034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D31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30B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384B2C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4CA65C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EC6E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565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36" w:type="dxa"/>
            <w:vAlign w:val="center"/>
            <w:hideMark/>
          </w:tcPr>
          <w:p w14:paraId="0B296FC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7C8DF09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3E9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221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3CAE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64AF85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5273E2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8891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192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FAA7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36" w:type="dxa"/>
            <w:vAlign w:val="center"/>
            <w:hideMark/>
          </w:tcPr>
          <w:p w14:paraId="703B8E2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9570205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1BB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CF5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D1B5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93EE2C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C8EA93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E49F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8DC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36" w:type="dxa"/>
            <w:vAlign w:val="center"/>
            <w:hideMark/>
          </w:tcPr>
          <w:p w14:paraId="5CB6BBF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4BAE0394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5789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45F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82FE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EC191D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04F3C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8A06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EBFC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36" w:type="dxa"/>
            <w:vAlign w:val="center"/>
            <w:hideMark/>
          </w:tcPr>
          <w:p w14:paraId="6910FC5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29C58A0E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1A6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F93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D9D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828210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6875F8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7DBE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6F6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36" w:type="dxa"/>
            <w:vAlign w:val="center"/>
            <w:hideMark/>
          </w:tcPr>
          <w:p w14:paraId="259D976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507D866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E13C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7BB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BF9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193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220A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74D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D612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36" w:type="dxa"/>
            <w:vAlign w:val="center"/>
            <w:hideMark/>
          </w:tcPr>
          <w:p w14:paraId="2064C5E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AFA6F4A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997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775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5FC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1363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EAA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B8FC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7F5A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36" w:type="dxa"/>
            <w:vAlign w:val="center"/>
            <w:hideMark/>
          </w:tcPr>
          <w:p w14:paraId="7F88B7A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2F53141C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39D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372F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B48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4BB7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8121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5BC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474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36" w:type="dxa"/>
            <w:vAlign w:val="center"/>
            <w:hideMark/>
          </w:tcPr>
          <w:p w14:paraId="3393272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2667BCC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4E7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F77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68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A8F6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2B7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C9E9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EF3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36" w:type="dxa"/>
            <w:vAlign w:val="center"/>
            <w:hideMark/>
          </w:tcPr>
          <w:p w14:paraId="7CADCB8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4BFB09B2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814F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B84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056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38A3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A68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5BD3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C7B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36" w:type="dxa"/>
            <w:vAlign w:val="center"/>
            <w:hideMark/>
          </w:tcPr>
          <w:p w14:paraId="61927E1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8EA2133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E25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9E1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CBAE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6AD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15B7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1E1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7E5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256</w:t>
            </w:r>
          </w:p>
        </w:tc>
        <w:tc>
          <w:tcPr>
            <w:tcW w:w="36" w:type="dxa"/>
            <w:vAlign w:val="center"/>
            <w:hideMark/>
          </w:tcPr>
          <w:p w14:paraId="1FBBF67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515FDE0" w14:textId="77777777" w:rsidTr="00D61D26">
        <w:trPr>
          <w:trHeight w:val="2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545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52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7FA3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1024 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128Tc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4664EA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3E3DAC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74D893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508C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E63F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7FCD612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1D5C6EDC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3E0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B9E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D76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3AF1CA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FEB2B6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BF39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DC3E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3D811DA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452C389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5AEC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209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9E7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02206C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46A1DE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A60E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3DE3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2BE110E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A3F69A0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4598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71B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9811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E1A937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C973D7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D581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9591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144</w:t>
            </w:r>
          </w:p>
        </w:tc>
        <w:tc>
          <w:tcPr>
            <w:tcW w:w="36" w:type="dxa"/>
            <w:vAlign w:val="center"/>
            <w:hideMark/>
          </w:tcPr>
          <w:p w14:paraId="206BFFC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A1FD257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092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D17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BA3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57ABC3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093A90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9607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6A20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6302B67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2270137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5A4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32D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9FD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A57F1F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AEAADA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3E0F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A37A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0625C5E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8823F34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9F4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A44C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D978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A0A7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FCEC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C321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B3C8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646D848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592EFB4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9A0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430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D1B0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6BB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BA16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BB64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D5F3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42F9D5F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83F65DB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86F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4D0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23D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CE1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75AE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681D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00AF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04D19B4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429E84EA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38C0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B48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594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647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326D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774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935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144</w:t>
            </w:r>
          </w:p>
        </w:tc>
        <w:tc>
          <w:tcPr>
            <w:tcW w:w="36" w:type="dxa"/>
            <w:vAlign w:val="center"/>
            <w:hideMark/>
          </w:tcPr>
          <w:p w14:paraId="65B0970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1AFA0C7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E6A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5EF0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BEE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B30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AEB1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A381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7BB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19E7839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226485A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CE3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F826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828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8DF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B32C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39F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7BC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132</w:t>
            </w:r>
          </w:p>
        </w:tc>
        <w:tc>
          <w:tcPr>
            <w:tcW w:w="36" w:type="dxa"/>
            <w:vAlign w:val="center"/>
            <w:hideMark/>
          </w:tcPr>
          <w:p w14:paraId="24FFBDE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218CF251" w14:textId="77777777" w:rsidTr="00D61D26">
        <w:trPr>
          <w:trHeight w:val="2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65F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104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49D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2048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64Tc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D64764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21B721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F3C6F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42AC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C73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36" w:type="dxa"/>
            <w:vAlign w:val="center"/>
            <w:hideMark/>
          </w:tcPr>
          <w:p w14:paraId="3EAD832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9A9E879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D90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C5F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BE0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95F596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9F5A11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256B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408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36" w:type="dxa"/>
            <w:vAlign w:val="center"/>
            <w:hideMark/>
          </w:tcPr>
          <w:p w14:paraId="4156CAA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471D2F30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487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F2C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1094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82D5B2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0EE52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8BD1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F0B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80</w:t>
            </w:r>
          </w:p>
        </w:tc>
        <w:tc>
          <w:tcPr>
            <w:tcW w:w="36" w:type="dxa"/>
            <w:vAlign w:val="center"/>
            <w:hideMark/>
          </w:tcPr>
          <w:p w14:paraId="2A95926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E312C1C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814C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14BE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9358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C6813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D58BFC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2EF9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59A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104</w:t>
            </w:r>
          </w:p>
        </w:tc>
        <w:tc>
          <w:tcPr>
            <w:tcW w:w="36" w:type="dxa"/>
            <w:vAlign w:val="center"/>
            <w:hideMark/>
          </w:tcPr>
          <w:p w14:paraId="37CEA8D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267C3F85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F16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13D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234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301E6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0BFCB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A60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091E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36" w:type="dxa"/>
            <w:vAlign w:val="center"/>
            <w:hideMark/>
          </w:tcPr>
          <w:p w14:paraId="7B19C3D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E2C7638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D8E6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20D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A14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978858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FA714A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6CF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103D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88</w:t>
            </w:r>
          </w:p>
        </w:tc>
        <w:tc>
          <w:tcPr>
            <w:tcW w:w="36" w:type="dxa"/>
            <w:vAlign w:val="center"/>
            <w:hideMark/>
          </w:tcPr>
          <w:p w14:paraId="062D2D3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96C0756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F0A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F3E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C0E4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D7AB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970A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B7E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DF2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36" w:type="dxa"/>
            <w:vAlign w:val="center"/>
            <w:hideMark/>
          </w:tcPr>
          <w:p w14:paraId="585469C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EA99084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3F9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4DE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CE8B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8B37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715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FF0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77C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36" w:type="dxa"/>
            <w:vAlign w:val="center"/>
            <w:hideMark/>
          </w:tcPr>
          <w:p w14:paraId="7474C4A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2A13A8D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9DB0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F1B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857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74EE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BA24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C6E6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3661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88</w:t>
            </w:r>
          </w:p>
        </w:tc>
        <w:tc>
          <w:tcPr>
            <w:tcW w:w="36" w:type="dxa"/>
            <w:vAlign w:val="center"/>
            <w:hideMark/>
          </w:tcPr>
          <w:p w14:paraId="75914F6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2DFF9A3F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1C5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561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002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E64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C080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1DB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6E5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36" w:type="dxa"/>
            <w:vAlign w:val="center"/>
            <w:hideMark/>
          </w:tcPr>
          <w:p w14:paraId="3306FC0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A3E6273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D267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C3A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B36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5AF0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DBF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E25F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4288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36" w:type="dxa"/>
            <w:vAlign w:val="center"/>
            <w:hideMark/>
          </w:tcPr>
          <w:p w14:paraId="2753F08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871934C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AA9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7AB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5F4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41C4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CA2C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C33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64EC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88</w:t>
            </w:r>
          </w:p>
        </w:tc>
        <w:tc>
          <w:tcPr>
            <w:tcW w:w="36" w:type="dxa"/>
            <w:vAlign w:val="center"/>
            <w:hideMark/>
          </w:tcPr>
          <w:p w14:paraId="5A78D43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9875018" w14:textId="77777777" w:rsidTr="00D61D26">
        <w:trPr>
          <w:trHeight w:val="2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C49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268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EC9F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4096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32Tc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317054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31B0D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E59BEE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C65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89B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1A1DEFD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FFF24E5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70A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788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AC64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B45A01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91B1CF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434A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5F37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3E9160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138900C4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45E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5BA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001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584897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89B420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1A4B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0E7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792ECD5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CDFC6EB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F177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669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267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EEE95F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FC685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C21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452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36</w:t>
            </w:r>
          </w:p>
        </w:tc>
        <w:tc>
          <w:tcPr>
            <w:tcW w:w="36" w:type="dxa"/>
            <w:vAlign w:val="center"/>
            <w:hideMark/>
          </w:tcPr>
          <w:p w14:paraId="6A3BA2C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D9CB676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E20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35E9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E4E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7968A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BB08B2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687A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8FA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10D7B08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E8A4FA3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B14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D8D3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649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CF511B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0B5DA7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C106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35C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6DE4D34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6097362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225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374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9A0E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04D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02D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C2F0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E99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2962B5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196F6DB1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5B1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FE5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DF1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92A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9C83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2F03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996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D68682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A75D55B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DF8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E97F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9478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13F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C78E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A95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AE7E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31F0B5A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A99F9CB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F06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1926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7F3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B771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2DC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95B5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201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7505625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9F0C195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D37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333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1E5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13D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64BA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9EE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340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0C7E723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1CD120CB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F58E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285B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714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B82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C5C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193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6773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08A77F7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226CAA6" w14:textId="77777777" w:rsidTr="00D61D26">
        <w:trPr>
          <w:trHeight w:val="29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3C03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11DB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D263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F925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E4B0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13E8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9C6D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36" w:type="dxa"/>
            <w:vAlign w:val="center"/>
            <w:hideMark/>
          </w:tcPr>
          <w:p w14:paraId="22ED3C1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3779475" w14:textId="77777777" w:rsidTr="00D61D26">
        <w:trPr>
          <w:trHeight w:val="29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8EDB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594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599B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6EAE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E8F9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538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EBE6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36" w:type="dxa"/>
            <w:vAlign w:val="center"/>
            <w:hideMark/>
          </w:tcPr>
          <w:p w14:paraId="0F7A576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164E134" w14:textId="77777777" w:rsidTr="00D61D26">
        <w:trPr>
          <w:trHeight w:val="29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7336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F92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98F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C3E9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66E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A4DE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CB57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36" w:type="dxa"/>
            <w:vAlign w:val="center"/>
            <w:hideMark/>
          </w:tcPr>
          <w:p w14:paraId="2A1BA3B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677B6B1" w14:textId="77777777" w:rsidTr="00D61D26">
        <w:trPr>
          <w:trHeight w:val="290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0381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PRB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3DC8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FFT-size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sampling rate (TC)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67F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(Comb, Symbols)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47C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Rep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F623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M</w:t>
            </w:r>
          </w:p>
        </w:tc>
        <w:tc>
          <w:tcPr>
            <w:tcW w:w="2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AC8291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FR1 TDL-A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 xml:space="preserve">SCS = 30KHz </w:t>
            </w:r>
          </w:p>
        </w:tc>
        <w:tc>
          <w:tcPr>
            <w:tcW w:w="36" w:type="dxa"/>
            <w:vAlign w:val="center"/>
            <w:hideMark/>
          </w:tcPr>
          <w:p w14:paraId="5BDDC91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D98C07B" w14:textId="77777777" w:rsidTr="00D61D26">
        <w:trPr>
          <w:trHeight w:val="290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8878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34C9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7DDF7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2FBC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2AEF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1EEAB6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30D7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</w:tr>
      <w:tr w:rsidR="00D61D26" w:rsidRPr="00D61D26" w14:paraId="3428E92C" w14:textId="77777777" w:rsidTr="00D61D26">
        <w:trPr>
          <w:trHeight w:val="780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1D33A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5483E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64CF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3F4E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6712D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AA28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RSTD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cell-2)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593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RSTD 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cell-3)</w:t>
            </w:r>
          </w:p>
        </w:tc>
        <w:tc>
          <w:tcPr>
            <w:tcW w:w="36" w:type="dxa"/>
            <w:vAlign w:val="center"/>
            <w:hideMark/>
          </w:tcPr>
          <w:p w14:paraId="714D0E4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28BCD6C" w14:textId="77777777" w:rsidTr="00D61D26">
        <w:trPr>
          <w:trHeight w:val="2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05B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70BC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512 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128Tc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DACF07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E92177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59C05D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73C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192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6F8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2ECB912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0F7CCB6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47CA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EDE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5ECA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1A50F5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44B92A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5835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212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251FD33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50F39A4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3E2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53E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801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6E2E54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9823A6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7F71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FB7A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1A554A4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A93219E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3D1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868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D2F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61107E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667F46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70C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A8BA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02BD7DE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2AC2010C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6E1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271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726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D6BB93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8ACF88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722E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35CF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6862A0D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539DA07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FD2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1B7A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35D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FEA30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C1B55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6840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144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2D31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112</w:t>
            </w:r>
          </w:p>
        </w:tc>
        <w:tc>
          <w:tcPr>
            <w:tcW w:w="36" w:type="dxa"/>
            <w:vAlign w:val="center"/>
            <w:hideMark/>
          </w:tcPr>
          <w:p w14:paraId="5238B9B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0C494CA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26F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C00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B49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3CE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1B8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C6B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C3F4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77D5665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43F51B7A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CDA3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CE2E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966B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79B6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CAF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6D01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562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7C0AC35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7DD095F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BF1C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828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7A3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7B0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6B1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46B3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E6A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112</w:t>
            </w:r>
          </w:p>
        </w:tc>
        <w:tc>
          <w:tcPr>
            <w:tcW w:w="36" w:type="dxa"/>
            <w:vAlign w:val="center"/>
            <w:hideMark/>
          </w:tcPr>
          <w:p w14:paraId="1BF9C3E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CB9592B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D71E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7967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39A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6A16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A533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4A2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2028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2A17C3A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1BDB75A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CAB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3D7A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D1B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BAA4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551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A3CA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CE3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36" w:type="dxa"/>
            <w:vAlign w:val="center"/>
            <w:hideMark/>
          </w:tcPr>
          <w:p w14:paraId="4357289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7198339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A08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E5B0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6C8F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EEF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747A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CE4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A2FE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116</w:t>
            </w:r>
          </w:p>
        </w:tc>
        <w:tc>
          <w:tcPr>
            <w:tcW w:w="36" w:type="dxa"/>
            <w:vAlign w:val="center"/>
            <w:hideMark/>
          </w:tcPr>
          <w:p w14:paraId="439C1D3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182EB4C" w14:textId="77777777" w:rsidTr="00D61D26">
        <w:trPr>
          <w:trHeight w:val="2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FD0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78F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1024 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64Tc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DA7AF9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508C96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D22D36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3DFB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B5C0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36" w:type="dxa"/>
            <w:vAlign w:val="center"/>
            <w:hideMark/>
          </w:tcPr>
          <w:p w14:paraId="1485866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64F389F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9AB6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9F9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047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3848A2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EB4632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D252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78D1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80</w:t>
            </w:r>
          </w:p>
        </w:tc>
        <w:tc>
          <w:tcPr>
            <w:tcW w:w="36" w:type="dxa"/>
            <w:vAlign w:val="center"/>
            <w:hideMark/>
          </w:tcPr>
          <w:p w14:paraId="640D1E4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2ABB1E4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19C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F3D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AE96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0D7EE2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6D825A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A8A6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C9DD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630FDD5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1B1EFF8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5CC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4BB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02D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F7633D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AF9B1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EA9D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4BB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36" w:type="dxa"/>
            <w:vAlign w:val="center"/>
            <w:hideMark/>
          </w:tcPr>
          <w:p w14:paraId="34335E3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54E5244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FD95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5C5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FE0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2E2CC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477DCA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7D14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3A8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80</w:t>
            </w:r>
          </w:p>
        </w:tc>
        <w:tc>
          <w:tcPr>
            <w:tcW w:w="36" w:type="dxa"/>
            <w:vAlign w:val="center"/>
            <w:hideMark/>
          </w:tcPr>
          <w:p w14:paraId="1E462D8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235BB515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BE9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701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DB0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4052EE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E5421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3A1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5CC9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72</w:t>
            </w:r>
          </w:p>
        </w:tc>
        <w:tc>
          <w:tcPr>
            <w:tcW w:w="36" w:type="dxa"/>
            <w:vAlign w:val="center"/>
            <w:hideMark/>
          </w:tcPr>
          <w:p w14:paraId="3C15975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283A336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E9D4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8A0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DA7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17EA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513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D6E1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8B5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31B39C6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AEA5D0D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9244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E96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87D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E28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4C8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3B28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032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3694862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67A547C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BD5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CE27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AE9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FD6D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2B29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A16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DBB2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03D110B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45678B4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C80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8A1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3EA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1E0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B7F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06A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D81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36" w:type="dxa"/>
            <w:vAlign w:val="center"/>
            <w:hideMark/>
          </w:tcPr>
          <w:p w14:paraId="5A04C71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A5FC299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13F7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D3A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BD0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755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6475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CED4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16C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80</w:t>
            </w:r>
          </w:p>
        </w:tc>
        <w:tc>
          <w:tcPr>
            <w:tcW w:w="36" w:type="dxa"/>
            <w:vAlign w:val="center"/>
            <w:hideMark/>
          </w:tcPr>
          <w:p w14:paraId="1AC2B32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231E3F27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42D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63B7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829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5D68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27F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AAD2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B87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72</w:t>
            </w:r>
          </w:p>
        </w:tc>
        <w:tc>
          <w:tcPr>
            <w:tcW w:w="36" w:type="dxa"/>
            <w:vAlign w:val="center"/>
            <w:hideMark/>
          </w:tcPr>
          <w:p w14:paraId="180F6EE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FF04CB2" w14:textId="77777777" w:rsidTr="00D61D26">
        <w:trPr>
          <w:trHeight w:val="2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8D9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132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AC3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2048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32Tc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700124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8C9B09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8779C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801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7E62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585252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24836620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339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6E31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101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75A883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729815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107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89CF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77A93C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41BEE6C2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19BA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970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AC71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064147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A712C8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561F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D6D9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4A733B8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29AFF918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75F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8E9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65D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D7ABB6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874F66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E856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413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055F078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5489BC4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D2A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2EB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D87A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8A10D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B42B7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56D7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66A1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48D1D79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A22CF18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74D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00C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988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F547E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8D46E3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132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C19C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7D45CEF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255D9C58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D06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66B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0967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9CD6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A487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680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59EF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390F91E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ED7A80D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A9B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CCB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0870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8100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934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35B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620A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D4017A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1C0CE7D3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6BA6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A371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661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6A2A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AA4C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0446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D02A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4D2B955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1254988D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4C7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1322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B45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6EF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B40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302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508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1A3F881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2DA449A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038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E507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35C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1A5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0EF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07F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5D68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77B416C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267D2EF8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BB4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C1B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9B8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F17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44C4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344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596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93A23D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958BDE0" w14:textId="77777777" w:rsidTr="00D61D26">
        <w:trPr>
          <w:trHeight w:val="2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A75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272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F79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4096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16Tc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97D67A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FDE2F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8F9A04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CA7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F3A4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36" w:type="dxa"/>
            <w:vAlign w:val="center"/>
            <w:hideMark/>
          </w:tcPr>
          <w:p w14:paraId="5D1BAA1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A45B573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F07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315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B93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47927F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6FEA59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658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A7F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20</w:t>
            </w:r>
          </w:p>
        </w:tc>
        <w:tc>
          <w:tcPr>
            <w:tcW w:w="36" w:type="dxa"/>
            <w:vAlign w:val="center"/>
            <w:hideMark/>
          </w:tcPr>
          <w:p w14:paraId="6B669A9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11E74D0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DCE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B23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A73B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BA72DB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791C2B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6A16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6AA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1DC747E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10F21170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07C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802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6C5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D9013A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B4FDE6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769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98D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20</w:t>
            </w:r>
          </w:p>
        </w:tc>
        <w:tc>
          <w:tcPr>
            <w:tcW w:w="36" w:type="dxa"/>
            <w:vAlign w:val="center"/>
            <w:hideMark/>
          </w:tcPr>
          <w:p w14:paraId="44872DB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75C27A2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B98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25B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8D0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ED2A59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228B66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627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4F0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18.4</w:t>
            </w:r>
          </w:p>
        </w:tc>
        <w:tc>
          <w:tcPr>
            <w:tcW w:w="36" w:type="dxa"/>
            <w:vAlign w:val="center"/>
            <w:hideMark/>
          </w:tcPr>
          <w:p w14:paraId="369A452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4616F48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67B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A69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05AF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BE29E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E59F53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C2E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0F64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18</w:t>
            </w:r>
          </w:p>
        </w:tc>
        <w:tc>
          <w:tcPr>
            <w:tcW w:w="36" w:type="dxa"/>
            <w:vAlign w:val="center"/>
            <w:hideMark/>
          </w:tcPr>
          <w:p w14:paraId="2455A32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14F69E97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DBA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358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C3F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EC9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17C3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67E3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5EC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20</w:t>
            </w:r>
          </w:p>
        </w:tc>
        <w:tc>
          <w:tcPr>
            <w:tcW w:w="36" w:type="dxa"/>
            <w:vAlign w:val="center"/>
            <w:hideMark/>
          </w:tcPr>
          <w:p w14:paraId="3D91946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CD243DE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CDA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4BF3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7526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11B9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BAE4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A4F8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F26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1A91F78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F9B664A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9A9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EE3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94A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173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ABD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00B8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000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18</w:t>
            </w:r>
          </w:p>
        </w:tc>
        <w:tc>
          <w:tcPr>
            <w:tcW w:w="36" w:type="dxa"/>
            <w:vAlign w:val="center"/>
            <w:hideMark/>
          </w:tcPr>
          <w:p w14:paraId="33A8D90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1F11EAD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294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877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F2E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11A6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F9C4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C04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735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20</w:t>
            </w:r>
          </w:p>
        </w:tc>
        <w:tc>
          <w:tcPr>
            <w:tcW w:w="36" w:type="dxa"/>
            <w:vAlign w:val="center"/>
            <w:hideMark/>
          </w:tcPr>
          <w:p w14:paraId="4B9944C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351E527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A12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018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05FE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DBE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F6B6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93E3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59DD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5A95790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DFBBDCF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E58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3510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53B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3E18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00BE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478A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658B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18</w:t>
            </w:r>
          </w:p>
        </w:tc>
        <w:tc>
          <w:tcPr>
            <w:tcW w:w="36" w:type="dxa"/>
            <w:vAlign w:val="center"/>
            <w:hideMark/>
          </w:tcPr>
          <w:p w14:paraId="1F3561F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37600EC" w14:textId="77777777" w:rsidTr="00D61D26">
        <w:trPr>
          <w:trHeight w:val="29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D84D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D1ED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5F56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53B1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8381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BE12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9947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36" w:type="dxa"/>
            <w:vAlign w:val="center"/>
            <w:hideMark/>
          </w:tcPr>
          <w:p w14:paraId="5CD1B0B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42C2FE2" w14:textId="77777777" w:rsidTr="00D61D26">
        <w:trPr>
          <w:trHeight w:val="29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E5BC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335C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23F3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04F5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8A1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E1A6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8966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36" w:type="dxa"/>
            <w:vAlign w:val="center"/>
            <w:hideMark/>
          </w:tcPr>
          <w:p w14:paraId="19BF8A5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41D0571A" w14:textId="77777777" w:rsidTr="00D61D26">
        <w:trPr>
          <w:trHeight w:val="29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5D4F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87FE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F3E7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B757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6AFE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6D7A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C1E5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36" w:type="dxa"/>
            <w:vAlign w:val="center"/>
            <w:hideMark/>
          </w:tcPr>
          <w:p w14:paraId="67F51FC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44BE8503" w14:textId="77777777" w:rsidTr="00D61D26">
        <w:trPr>
          <w:trHeight w:val="290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636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PRB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5246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FFT-size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sampling rate (TC)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2CBD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(Comb, Symbols)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3FC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Rep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065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M</w:t>
            </w:r>
          </w:p>
        </w:tc>
        <w:tc>
          <w:tcPr>
            <w:tcW w:w="2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CB9092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FR1 TDL-A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 xml:space="preserve">SCS = 60KHz </w:t>
            </w:r>
          </w:p>
        </w:tc>
        <w:tc>
          <w:tcPr>
            <w:tcW w:w="36" w:type="dxa"/>
            <w:vAlign w:val="center"/>
            <w:hideMark/>
          </w:tcPr>
          <w:p w14:paraId="51A1BC3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18C463EF" w14:textId="77777777" w:rsidTr="00D61D26">
        <w:trPr>
          <w:trHeight w:val="290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01A7A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8A345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06088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1FB9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E5DF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487EC2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C689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</w:tr>
      <w:tr w:rsidR="00D61D26" w:rsidRPr="00D61D26" w14:paraId="4C794EB3" w14:textId="77777777" w:rsidTr="00D61D26">
        <w:trPr>
          <w:trHeight w:val="780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3A98D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597B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92E4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03BF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5A78E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485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RSTD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cell-2)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4F4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RSTD 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cell-3)</w:t>
            </w:r>
          </w:p>
        </w:tc>
        <w:tc>
          <w:tcPr>
            <w:tcW w:w="36" w:type="dxa"/>
            <w:vAlign w:val="center"/>
            <w:hideMark/>
          </w:tcPr>
          <w:p w14:paraId="26DB773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D59B564" w14:textId="77777777" w:rsidTr="00D61D26">
        <w:trPr>
          <w:trHeight w:val="2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CFB1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DDC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512 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64Tc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2F0AE8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66524D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143799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8D4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182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1FB6A80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8CCF9B2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09FC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EAF6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8E1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FD2CEC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552C53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8A3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CCF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6A8A5AD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46891114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15F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07E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459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B1B84B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9BE834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EC96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70.4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5E7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0CD0EFB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3AC857E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0FEB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7784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E53E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9956E0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4ABDE3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904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3419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3B38233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1049A8E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A24A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6B3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240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2D1B3C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1E9D35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D35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3C52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7D4F949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99E732A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25D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2E8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4E76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91F408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EFA4AA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1F4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66C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6387539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46F23857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EBA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0D8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0E62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7EF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4F1C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BC9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F35F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55660C4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24C918F0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84A0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DCD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0C0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E8C5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C1C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8C2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3E6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3112440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B003867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78D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BF2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7F5F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4B50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1269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1EA9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48C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201183F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9E18E36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09E9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B74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FFA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6AA9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B3A4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4E7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622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550C749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65D6968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980C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E90B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1787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66D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1186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05C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44A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796F1AA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62DF326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893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7D1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DC15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EBBE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ABD6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966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A44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113FC32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598F3D5" w14:textId="77777777" w:rsidTr="00D61D26">
        <w:trPr>
          <w:trHeight w:val="2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5E60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7541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1024 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32Tc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092E31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E1F655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7F8EF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CD48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2125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6ED7530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5747B02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068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A1BD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0D2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44694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987E06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87F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ADF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0E0A1FD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FA3BE9A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D7E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A095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51B5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0E665B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1D9158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425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D03B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64139E1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AB75988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3FE4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A59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436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2CE2E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109FC7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D8F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3C7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8A0C52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F196346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886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C02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5E2D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73B5F8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BCD156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A522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E7E2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36B86A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AE71BC9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4D8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C00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CF2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D4288E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8B8E5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79D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E3B7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D2B22E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8899799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1D16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245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2C7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6A06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575A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4B7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6FE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42E57A1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1575531A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C13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645E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907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5ED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C1E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5BC4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4AA1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7DADF3F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3FCE333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1D66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EB9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D905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8580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551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5A6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B4A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41AD64B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29E928F3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E08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CCC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9C1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5E1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91D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B7D1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935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0A70F16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17EEAB6E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4BEC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7C39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55E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6E41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458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C6F6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BBA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727BF18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28B10A8D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628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4DB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CAD8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3A2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DF0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DD9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9DA9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31C3341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419451F5" w14:textId="77777777" w:rsidTr="00D61D26">
        <w:trPr>
          <w:trHeight w:val="290"/>
        </w:trPr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E9AA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132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44A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2048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16Tc</w:t>
            </w: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B4571E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30C66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4390CF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BFD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559D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3805622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0C76BFD8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8F64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C63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8C9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2EA2C3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CAEE5A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80A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C5A1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1B89B1C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8956710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A880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389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2830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358780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401AD5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4962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7B4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6B9FB2A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6BFD1D3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FCC3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A606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240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CF63C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033973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159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1F80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5F450AE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75ECA9DA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754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E94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497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82B95A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B17FFD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46A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37F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3ED469D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18CE8291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071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7AD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3506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C8FCE5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EBBA6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B7A6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28.5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B1F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6E7EFD7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A250905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C15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C8664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59C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C407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2F38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15A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57F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1463F7C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330AB29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7F77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19E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509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87F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D24F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0F89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CB9C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1F9FDEB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2BAEC796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2E1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B2AC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DDA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FC7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9F9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185A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5148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2957E311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62A94993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991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DBC4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12C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9F4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4370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D9D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1986B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4C51369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549B1E09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881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A6FB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9022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4676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FC19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461D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AA1E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2F0B03B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D61D26" w:rsidRPr="00D61D26" w14:paraId="31D7C3D7" w14:textId="77777777" w:rsidTr="00D61D26">
        <w:trPr>
          <w:trHeight w:val="290"/>
        </w:trPr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17D5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3B0A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4E7B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45B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C55C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3263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9E33F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D61D2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09FFB537" w14:textId="77777777" w:rsidR="00D61D26" w:rsidRPr="00D61D26" w:rsidRDefault="00D61D26" w:rsidP="00D61D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</w:tbl>
    <w:p w14:paraId="4268A08B" w14:textId="3D80E62C" w:rsidR="00D61D26" w:rsidRDefault="00D61D26" w:rsidP="00D0539C">
      <w:pPr>
        <w:spacing w:before="120" w:after="120"/>
        <w:rPr>
          <w:sz w:val="16"/>
          <w:szCs w:val="16"/>
        </w:rPr>
      </w:pPr>
    </w:p>
    <w:p w14:paraId="150B0260" w14:textId="6266CEED" w:rsidR="00D61D26" w:rsidRDefault="00D61D26" w:rsidP="00D0539C">
      <w:pPr>
        <w:spacing w:before="120" w:after="120"/>
        <w:rPr>
          <w:sz w:val="16"/>
          <w:szCs w:val="16"/>
        </w:rPr>
      </w:pPr>
    </w:p>
    <w:tbl>
      <w:tblPr>
        <w:tblW w:w="9820" w:type="dxa"/>
        <w:tblLook w:val="04A0" w:firstRow="1" w:lastRow="0" w:firstColumn="1" w:lastColumn="0" w:noHBand="0" w:noVBand="1"/>
      </w:tblPr>
      <w:tblGrid>
        <w:gridCol w:w="1500"/>
        <w:gridCol w:w="1827"/>
        <w:gridCol w:w="1780"/>
        <w:gridCol w:w="1020"/>
        <w:gridCol w:w="1020"/>
        <w:gridCol w:w="1309"/>
        <w:gridCol w:w="1328"/>
        <w:gridCol w:w="222"/>
      </w:tblGrid>
      <w:tr w:rsidR="008104BD" w:rsidRPr="008104BD" w14:paraId="20844AAE" w14:textId="77777777" w:rsidTr="008104BD">
        <w:trPr>
          <w:gridAfter w:val="1"/>
          <w:wAfter w:w="36" w:type="dxa"/>
          <w:trHeight w:val="300"/>
        </w:trPr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79B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PRB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142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FFT-size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lastRenderedPageBreak/>
              <w:t>sampling rate (TC)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B544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lastRenderedPageBreak/>
              <w:t>(Comb, Symbols)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99B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Rep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188E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M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25DB8B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FR2 AWGN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 xml:space="preserve">SCS = 120KHz </w:t>
            </w:r>
          </w:p>
        </w:tc>
      </w:tr>
      <w:tr w:rsidR="008104BD" w:rsidRPr="008104BD" w14:paraId="2A0C6E50" w14:textId="77777777" w:rsidTr="008104BD">
        <w:trPr>
          <w:trHeight w:val="300"/>
        </w:trPr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31B4E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5C48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15B3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6181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6F78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9F2F9B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1DA9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</w:tr>
      <w:tr w:rsidR="008104BD" w:rsidRPr="008104BD" w14:paraId="2A19440D" w14:textId="77777777" w:rsidTr="008104BD">
        <w:trPr>
          <w:trHeight w:val="1200"/>
        </w:trPr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F0AC2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9641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52370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5CB8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2CE40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14B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RSTD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cell-2)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9B74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RSTD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cell-3)</w:t>
            </w:r>
          </w:p>
        </w:tc>
        <w:tc>
          <w:tcPr>
            <w:tcW w:w="36" w:type="dxa"/>
            <w:vAlign w:val="center"/>
            <w:hideMark/>
          </w:tcPr>
          <w:p w14:paraId="3AAA15F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9EF02AB" w14:textId="77777777" w:rsidTr="008104BD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47DB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AAE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512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E14161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3A056B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92B3C3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2CBE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4107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46377E2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A39BEA8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640E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7FA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F861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B78A27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DFE3F6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2058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F25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29FBC17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F17B05E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175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069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33A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68905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D76516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E3A5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8FA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67E09DE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764D9C3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5D81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EC2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C50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2925E4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36A18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AD0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A7B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67ACB33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3D069E2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30D4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1CEF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8F9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E4AF7C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D10C92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12BD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A9B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0B07583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FA6D1A9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AE18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335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02E6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01F0A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37AF7F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76D6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D353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636EE07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52DAF1B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075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E21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358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ABA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9DCB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4722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B312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13DA9FB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20285BA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7C2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63E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461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5005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229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D77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B77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3B01E03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2B40424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124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023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ACD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5CF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6EA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617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93B0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36" w:type="dxa"/>
            <w:vAlign w:val="center"/>
            <w:hideMark/>
          </w:tcPr>
          <w:p w14:paraId="68593E3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EDF315A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FBC3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230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D0D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B2B5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3F4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B950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643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0CE8C0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1BDBE3B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1BB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1DE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93F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200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A5D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530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7F3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239F4F9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BFD15A8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BDD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BEB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873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11D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215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3089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DBA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5974416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4713663" w14:textId="77777777" w:rsidTr="008104BD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ABB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811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512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084166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65BB54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746FC9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4822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1B11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03C4800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EF1CA45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284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8A4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7E6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6A8BB0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21C3A0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A549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F3F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48BB6D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9A28CB6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781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8E4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E182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A02318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133680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C54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299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0182FFF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A0DCBF8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DDC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574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CB7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BFACBE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F6E121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8279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7B3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4588BED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696A2EE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B3B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96C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915C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7A608F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7B33EC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D327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5B99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2EAE0F8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97635A6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6C1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069D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8C3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7F4E06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852127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AE51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2EA3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6BEEF69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10B8EC3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0FD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E86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D37B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834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6CB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C46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C97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01EFA14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C9C346D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CAD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C8E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289E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4FE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D55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8399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5CDD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3C567A3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51035E2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114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251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810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E6C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415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EEF9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B011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22B501B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F26159D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D58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E646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E48D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306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994E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2C96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41EB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39FB778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656EF35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82D7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B4D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020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3E4B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B5CE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740B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A74A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653967F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49CD546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BB1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D3E5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D796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508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99C1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160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7745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36" w:type="dxa"/>
            <w:vAlign w:val="center"/>
            <w:hideMark/>
          </w:tcPr>
          <w:p w14:paraId="2757F69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8640720" w14:textId="77777777" w:rsidTr="008104BD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E26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F782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1024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16Tc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F20827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D3A38C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DA19F9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4F1A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30B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7120F50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4C5C02A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0F7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4FC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756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9304CB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CFB967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9386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0FC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6618140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FD78F9C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E0C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094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FE4D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88B115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A249BD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C005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028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67DE225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949E4C3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3C2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530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6A86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378EB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6A38A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21E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B20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7CED5E5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29A5077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9D1B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E971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501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E98F43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CDE156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1E4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C3F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4FDAA93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487F524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A28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B87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43A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7FAA9B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64D02E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45D3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7C00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</w:t>
            </w:r>
          </w:p>
        </w:tc>
        <w:tc>
          <w:tcPr>
            <w:tcW w:w="36" w:type="dxa"/>
            <w:vAlign w:val="center"/>
            <w:hideMark/>
          </w:tcPr>
          <w:p w14:paraId="79FF5C6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6EE7934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425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0E7E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780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D96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CA2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B2F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CE9E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4C55140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8A4D483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BB3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752F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F49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432A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BBB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61D0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065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5B91EFA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CB374BE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581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548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A7A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42E4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0ECC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7FF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C8E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</w:t>
            </w:r>
          </w:p>
        </w:tc>
        <w:tc>
          <w:tcPr>
            <w:tcW w:w="36" w:type="dxa"/>
            <w:vAlign w:val="center"/>
            <w:hideMark/>
          </w:tcPr>
          <w:p w14:paraId="3614F2C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9B01EA2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87C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70B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184A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03D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456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C65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326F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7D99A08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75528C4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DA5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D28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9B9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2D1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D1A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D42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C8B4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4F78C61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0D2702A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C61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2C0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F42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8966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B37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822C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868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4B35FA5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15F67E9" w14:textId="77777777" w:rsidTr="008104BD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5E5C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128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F51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2048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8Tc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FDF4FD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5079E1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04892C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4900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0FF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541E819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EF3F1F5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237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8E6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32B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372E89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A515BE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29D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5328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4BDFACC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91C6A0F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2F8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1A9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11A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ECE80A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2B1F2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5E3F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76A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</w:t>
            </w:r>
          </w:p>
        </w:tc>
        <w:tc>
          <w:tcPr>
            <w:tcW w:w="36" w:type="dxa"/>
            <w:vAlign w:val="center"/>
            <w:hideMark/>
          </w:tcPr>
          <w:p w14:paraId="593032D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4245AA1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922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875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A55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5B2DB4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994391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F2DE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BFA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22D157D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6DE545E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A5D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6CF7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E25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7A7F79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1D2A5A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AE1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6.4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5BD2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36" w:type="dxa"/>
            <w:vAlign w:val="center"/>
            <w:hideMark/>
          </w:tcPr>
          <w:p w14:paraId="6B16DB0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026C521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817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EB4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DBF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3B54BC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D290D9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8D8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8A6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36" w:type="dxa"/>
            <w:vAlign w:val="center"/>
            <w:hideMark/>
          </w:tcPr>
          <w:p w14:paraId="41D8404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4F2FC51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349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682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D40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56ED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9EA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43C8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2460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66047B1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A728717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9CE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E57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E69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11F0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125E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727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585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36" w:type="dxa"/>
            <w:vAlign w:val="center"/>
            <w:hideMark/>
          </w:tcPr>
          <w:p w14:paraId="2EA065E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DDC05F1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5695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8B8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06A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D0A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33D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DA5A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D18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36" w:type="dxa"/>
            <w:vAlign w:val="center"/>
            <w:hideMark/>
          </w:tcPr>
          <w:p w14:paraId="1C8A39E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95E614B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E32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2A7D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626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FDD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E4F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A876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8A88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6525E21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C46813C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602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6CD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688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80A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412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E92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D6CA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7C1E2A3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34DE83A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9B0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8F1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413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F57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A49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F81E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675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36" w:type="dxa"/>
            <w:vAlign w:val="center"/>
            <w:hideMark/>
          </w:tcPr>
          <w:p w14:paraId="2404481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94D792E" w14:textId="77777777" w:rsidTr="008104BD">
        <w:trPr>
          <w:trHeight w:val="290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2E56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8066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955E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0A41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473F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130C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2E8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36" w:type="dxa"/>
            <w:vAlign w:val="center"/>
            <w:hideMark/>
          </w:tcPr>
          <w:p w14:paraId="7A577C6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FF24815" w14:textId="77777777" w:rsidTr="008104BD">
        <w:trPr>
          <w:trHeight w:val="290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E9ED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19D9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75E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2D2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741B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238C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8A52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36" w:type="dxa"/>
            <w:vAlign w:val="center"/>
            <w:hideMark/>
          </w:tcPr>
          <w:p w14:paraId="7293821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D38737A" w14:textId="77777777" w:rsidTr="008104BD">
        <w:trPr>
          <w:trHeight w:val="290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4093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1AC8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4064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12F1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8CE7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572C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174C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36" w:type="dxa"/>
            <w:vAlign w:val="center"/>
            <w:hideMark/>
          </w:tcPr>
          <w:p w14:paraId="141964B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0522D6F" w14:textId="77777777" w:rsidTr="008104BD">
        <w:trPr>
          <w:trHeight w:val="290"/>
        </w:trPr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EA5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PRB</w:t>
            </w:r>
          </w:p>
        </w:tc>
        <w:tc>
          <w:tcPr>
            <w:tcW w:w="1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5998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FFT-size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sampling rate (TC)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815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(Comb, Symbols)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D4A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Rep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9E1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M</w:t>
            </w:r>
          </w:p>
        </w:tc>
        <w:tc>
          <w:tcPr>
            <w:tcW w:w="26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47A1A8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FR2 AWGN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 xml:space="preserve">SCS = 60KHz </w:t>
            </w:r>
          </w:p>
        </w:tc>
        <w:tc>
          <w:tcPr>
            <w:tcW w:w="36" w:type="dxa"/>
            <w:vAlign w:val="center"/>
            <w:hideMark/>
          </w:tcPr>
          <w:p w14:paraId="5B58FF9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CEC93DB" w14:textId="77777777" w:rsidTr="008104BD">
        <w:trPr>
          <w:trHeight w:val="290"/>
        </w:trPr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5AC2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B24A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4AB91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AC9D8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24E20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26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500A63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C31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</w:tr>
      <w:tr w:rsidR="008104BD" w:rsidRPr="008104BD" w14:paraId="6FF93AA1" w14:textId="77777777" w:rsidTr="008104BD">
        <w:trPr>
          <w:trHeight w:val="780"/>
        </w:trPr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F11E3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21D04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40A7B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DC7A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904A4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30A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RSTD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cell-2)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4C9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RSTD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cell-3)</w:t>
            </w:r>
          </w:p>
        </w:tc>
        <w:tc>
          <w:tcPr>
            <w:tcW w:w="36" w:type="dxa"/>
            <w:vAlign w:val="center"/>
            <w:hideMark/>
          </w:tcPr>
          <w:p w14:paraId="3110E3A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70B77A4" w14:textId="77777777" w:rsidTr="008104BD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139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97A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1024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7355E3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6C7CE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E00C61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68B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C4B6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6AD6A1D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78368FC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B3C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CEE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4A74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121BC8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649BB2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2DD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822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4432AF7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E8020FA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812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C8A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DB40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E70C9C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7F9076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7C1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980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36" w:type="dxa"/>
            <w:vAlign w:val="center"/>
            <w:hideMark/>
          </w:tcPr>
          <w:p w14:paraId="05D459A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21F50B3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F15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33E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FF9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5A0C8E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44719B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30B6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93A8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3BD7D55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4387A08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DFC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E60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7E3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5A55A6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38ADBE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A10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81C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518A5DA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87B2838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E69F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C3A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FF7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6BE4BB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D6CB2F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B23C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101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22A368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C4154B5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CF3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9B1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BE78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BB0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ACFB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9DB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1A1A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30342A2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E11462C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955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38E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808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BFD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AFD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E93E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E26F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BE8D3C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85CEE09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DC76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5D7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383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509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3ACA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3EBD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A18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731F71C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98062E3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83C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E93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024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642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ACF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AC4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969D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7CAE65B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9D24986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76C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9C9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524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411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B14F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631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324C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71969B5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9935888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695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989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302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C9B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896F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7D3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5D79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36" w:type="dxa"/>
            <w:vAlign w:val="center"/>
            <w:hideMark/>
          </w:tcPr>
          <w:p w14:paraId="3E1C2A6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986B526" w14:textId="77777777" w:rsidTr="008104BD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2C3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95B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1024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1706A9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0B700C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7A5697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249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7771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3B09D1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E7C86AF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451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6D4A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9C47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C52FE5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F44C2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9B03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9C4C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414E28B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6B20BE2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ED1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FA5E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911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A644CD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4E3B48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0BD1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3CBD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36" w:type="dxa"/>
            <w:vAlign w:val="center"/>
            <w:hideMark/>
          </w:tcPr>
          <w:p w14:paraId="69A0BE5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30ABB7C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C18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5AF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6FA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03E42E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F993F7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527E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98B8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7AEBCC5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7D14C24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5F6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1C8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B20E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47AAD1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4F1D6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CE4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A68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AFD707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D28A0BD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EE0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3A1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A688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ED7FDE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341CA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BD9B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C09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4FB7E71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4FF2DD3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4E8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38A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487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0F7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2640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264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7C2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7ECDDA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2EDD83F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C44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B73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1420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9F6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1F7A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6F1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C25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77715C4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DA33047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DB9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804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169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5C8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6D0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982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5FB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36" w:type="dxa"/>
            <w:vAlign w:val="center"/>
            <w:hideMark/>
          </w:tcPr>
          <w:p w14:paraId="60FCCF2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9F7771D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075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252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9B9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E55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0D9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070C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2BC1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6F166A4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577F287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673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2182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623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ADD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B3DD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F488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F29F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15E9629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1ABE6E1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FD4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987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7D69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31C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A87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673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C91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22.4</w:t>
            </w:r>
          </w:p>
        </w:tc>
        <w:tc>
          <w:tcPr>
            <w:tcW w:w="36" w:type="dxa"/>
            <w:vAlign w:val="center"/>
            <w:hideMark/>
          </w:tcPr>
          <w:p w14:paraId="3A6EA48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B498F8D" w14:textId="77777777" w:rsidTr="008104BD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512E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132</w:t>
            </w:r>
          </w:p>
        </w:tc>
        <w:tc>
          <w:tcPr>
            <w:tcW w:w="1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3784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2048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16Tc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9DAB4A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650672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92BEE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36FE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9AB2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008862F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3350D58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4C45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CA10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1E7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9F05F2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7F286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752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027D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01A4329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C6B4F31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D979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CC6F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AE5C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BCCAA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6B7ECB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2211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868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1224E4D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48E1627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E1C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FE2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6DC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96EB2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5C8DC6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D8C4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B669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375BB72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4612490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4BED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A34C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1EC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82243D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592414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E883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CC73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7513D1B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AD205F6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5C1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DA58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683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F6DD71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E1B5E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F30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CE5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</w:t>
            </w:r>
          </w:p>
        </w:tc>
        <w:tc>
          <w:tcPr>
            <w:tcW w:w="36" w:type="dxa"/>
            <w:vAlign w:val="center"/>
            <w:hideMark/>
          </w:tcPr>
          <w:p w14:paraId="6F6A447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4ABE8E1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A22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BE2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7BDA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3B2D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CA8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2D1B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2AE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69BAF73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57729E1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1D40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1E0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C0A2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EEC7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33B3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BC0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0DC2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114A2B9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7948F94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776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7C0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D77E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C9EB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1EA9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4BF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1E6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46E418B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D2D15F4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E09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6AD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378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824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5573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19F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3FBD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49820CA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B5AFBCC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E19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E67A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269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36BA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E3D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2D12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F80E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0E317B7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5B34835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A79F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66D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9CC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F412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269B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EDD2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6560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175EAA2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</w:tbl>
    <w:p w14:paraId="1D1D40D4" w14:textId="2F284DE0" w:rsidR="00D61D26" w:rsidRDefault="00D61D26" w:rsidP="00D0539C">
      <w:pPr>
        <w:spacing w:before="120" w:after="120"/>
        <w:rPr>
          <w:sz w:val="16"/>
          <w:szCs w:val="16"/>
        </w:rPr>
      </w:pPr>
    </w:p>
    <w:tbl>
      <w:tblPr>
        <w:tblW w:w="8460" w:type="dxa"/>
        <w:tblLook w:val="04A0" w:firstRow="1" w:lastRow="0" w:firstColumn="1" w:lastColumn="0" w:noHBand="0" w:noVBand="1"/>
      </w:tblPr>
      <w:tblGrid>
        <w:gridCol w:w="1500"/>
        <w:gridCol w:w="1210"/>
        <w:gridCol w:w="1780"/>
        <w:gridCol w:w="1020"/>
        <w:gridCol w:w="1020"/>
        <w:gridCol w:w="947"/>
        <w:gridCol w:w="947"/>
        <w:gridCol w:w="222"/>
      </w:tblGrid>
      <w:tr w:rsidR="008104BD" w:rsidRPr="008104BD" w14:paraId="2C082B3F" w14:textId="77777777" w:rsidTr="008104BD">
        <w:trPr>
          <w:gridAfter w:val="1"/>
          <w:wAfter w:w="36" w:type="dxa"/>
          <w:trHeight w:val="300"/>
        </w:trPr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C3B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PRB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DF7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FFT-size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sampling rate (TC)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5758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(Comb, Symbols)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96B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Rep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6F5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M</w:t>
            </w:r>
          </w:p>
        </w:tc>
        <w:tc>
          <w:tcPr>
            <w:tcW w:w="1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070A21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FR2 TDL-D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 xml:space="preserve">SCS = 120KHz </w:t>
            </w:r>
          </w:p>
        </w:tc>
      </w:tr>
      <w:tr w:rsidR="008104BD" w:rsidRPr="008104BD" w14:paraId="616A35FF" w14:textId="77777777" w:rsidTr="008104BD">
        <w:trPr>
          <w:trHeight w:val="300"/>
        </w:trPr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6FDB5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3E6F1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7F6E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7F56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5D4EA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C9F09E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97D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</w:tr>
      <w:tr w:rsidR="008104BD" w:rsidRPr="008104BD" w14:paraId="7B8F5A3C" w14:textId="77777777" w:rsidTr="008104BD">
        <w:trPr>
          <w:trHeight w:val="1200"/>
        </w:trPr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6737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A98C4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77620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F85F0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62DAD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A27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RSTD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cell-2)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E34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RSTD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cell-3)</w:t>
            </w:r>
          </w:p>
        </w:tc>
        <w:tc>
          <w:tcPr>
            <w:tcW w:w="36" w:type="dxa"/>
            <w:vAlign w:val="center"/>
            <w:hideMark/>
          </w:tcPr>
          <w:p w14:paraId="09862D9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57A50E0" w14:textId="77777777" w:rsidTr="008104BD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596F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ACF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512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0EE0754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3FF71C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9BC51A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571A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4C79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BD8C13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3E75005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63A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6274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046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79E3C0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C70DDE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1A0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CE40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D25883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9085927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7F7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0C8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4E95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2869E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7283D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914F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73A1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36" w:type="dxa"/>
            <w:vAlign w:val="center"/>
            <w:hideMark/>
          </w:tcPr>
          <w:p w14:paraId="6DACCB8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BD6D015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0EAA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1A4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2CC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33821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11B3B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891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0ED4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163AE10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34EA29B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A4F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BB4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407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42586E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EB5CAF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97F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7D2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746E375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D5656DB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0FA9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240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408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ACD940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BB3ACF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FB8B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A38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36" w:type="dxa"/>
            <w:vAlign w:val="center"/>
            <w:hideMark/>
          </w:tcPr>
          <w:p w14:paraId="78B4DB8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2AC571A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EEBC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8BB9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587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B811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3D0C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4D7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0B82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79656A4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AB0F335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66AC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D7B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552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5F3B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3585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126E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DB7F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626869D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301CB13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287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16DB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270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502B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547A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7A4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3BAC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36" w:type="dxa"/>
            <w:vAlign w:val="center"/>
            <w:hideMark/>
          </w:tcPr>
          <w:p w14:paraId="5DF1096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C827808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3C8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738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89C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CC8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EB32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B8C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CB3C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1F5A0BC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5BD3308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A13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EB2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578F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EF1C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F28C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CB15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C15E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1511C4F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31F5CFF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B9FD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A33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9293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C6F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390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14C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7EC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6D66FDB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24B5838" w14:textId="77777777" w:rsidTr="008104BD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797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2B2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512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998CF0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4B71F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75F3D6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3BF9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99A2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72BCDBD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1C280B2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4395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355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2A2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5592B1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8D7A96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C06A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7195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5EC40A0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E77A1ED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FFCB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57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B57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89819B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E1F0F6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4D7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C70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2BBEB6C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07667D4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D79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A0A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063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59E92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152C11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024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F0C9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7D841DC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FA9D573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A0D7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E20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D39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F128E9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5F5D93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A744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AF60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3D6DFDA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535C127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E836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E6F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D104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376F3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BB2FDA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ACE7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2F9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477F2ED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0F8C0DF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F27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4F43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A35B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06B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CA9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846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988E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1245F5F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DE25D80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E5D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CE66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00F4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806E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283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953F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80FD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0F4796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A98A9F3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E5B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A51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A77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4818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EBF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26F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A40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36" w:type="dxa"/>
            <w:vAlign w:val="center"/>
            <w:hideMark/>
          </w:tcPr>
          <w:p w14:paraId="36C3A4D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AE5A583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85D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6D27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A8E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69B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9336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74D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0636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45C3281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3297193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846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605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3222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F48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19CC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984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735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1802EC2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1274E24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E81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DCC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D768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8A22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C50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E9E1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31FA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6B176C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F1ACCCB" w14:textId="77777777" w:rsidTr="008104BD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B9B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2DB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1024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16Tc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DB7D07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FC4638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C2B222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9685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94D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2B1C133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5099533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F8C7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BF4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630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8C5D14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7FA455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21AE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12.8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E28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2271DBC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9594F3D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7D9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7452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86F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81B7CF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196D11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0881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DCA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770AEDF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78E37EE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1BDE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888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8B0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C4CDD3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BD03D4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ED8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865F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1F3C4E2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A7055DF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8D8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6A61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F09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2D266A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B80FA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E038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9BB1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002C316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D5C5E6A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25D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7FC4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1E3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844CAD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2278AF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B7AF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A0B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</w:t>
            </w:r>
          </w:p>
        </w:tc>
        <w:tc>
          <w:tcPr>
            <w:tcW w:w="36" w:type="dxa"/>
            <w:vAlign w:val="center"/>
            <w:hideMark/>
          </w:tcPr>
          <w:p w14:paraId="0E17426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3DB14C1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C3E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368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0A2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FD0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7588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CC17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6941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66BC60D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6834C6E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8205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E20A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2EC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9B9F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1263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480E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AF4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4B6A426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5D66295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E2F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F0C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2D97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147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9F0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79C6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768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492BF15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D290842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CF0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7A9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885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8568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6CD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C6C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9DF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03479B9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EA8E7F4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B75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CD5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4DA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0C9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9CFE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A61E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EA1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3CA5C5F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DC7B448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573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93E6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FD0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9138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587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2BEE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36C2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0649F1A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6412659" w14:textId="77777777" w:rsidTr="008104BD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259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132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B003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2048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8Tc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1E479E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5255BA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3ABDA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9DC4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43CE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71312AB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DE7EF4A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8D2B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7AA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B0D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02ADCD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767929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FFE0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411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577E935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2BA3F8B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AC9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29D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FDE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696C78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17292C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6210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EF9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</w:t>
            </w:r>
          </w:p>
        </w:tc>
        <w:tc>
          <w:tcPr>
            <w:tcW w:w="36" w:type="dxa"/>
            <w:vAlign w:val="center"/>
            <w:hideMark/>
          </w:tcPr>
          <w:p w14:paraId="049BA94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1273BB1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4922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007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7B43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498B48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151D0F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89B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1B1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2302E56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5CC88D7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D3A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8E1F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2959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E61338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03411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5419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2DC3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4597A61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580C595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85E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F5E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248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CF48D8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CE5AA1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B037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1585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</w:t>
            </w:r>
          </w:p>
        </w:tc>
        <w:tc>
          <w:tcPr>
            <w:tcW w:w="36" w:type="dxa"/>
            <w:vAlign w:val="center"/>
            <w:hideMark/>
          </w:tcPr>
          <w:p w14:paraId="132675C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5092F83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B5C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71A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B51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B0D5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EEA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D0B6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A92C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225DD6E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4129E5C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69C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42E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52B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AC09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750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CB9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D458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36" w:type="dxa"/>
            <w:vAlign w:val="center"/>
            <w:hideMark/>
          </w:tcPr>
          <w:p w14:paraId="4F315EE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0DB5A1A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EC1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F35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2620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E30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90D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116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5.6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363C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36" w:type="dxa"/>
            <w:vAlign w:val="center"/>
            <w:hideMark/>
          </w:tcPr>
          <w:p w14:paraId="7C37B9A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3B69E5E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C3DB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282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6DAF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A9A9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A0F9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4E12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F8CE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4E1E83E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937A049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3C2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DE93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8253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7B9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0EF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5318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08A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17BE43B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970E86B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CF93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C39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415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216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D8B2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F2E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5F69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</w:t>
            </w:r>
          </w:p>
        </w:tc>
        <w:tc>
          <w:tcPr>
            <w:tcW w:w="36" w:type="dxa"/>
            <w:vAlign w:val="center"/>
            <w:hideMark/>
          </w:tcPr>
          <w:p w14:paraId="2BD29A2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DF9D7B4" w14:textId="77777777" w:rsidTr="008104BD">
        <w:trPr>
          <w:trHeight w:val="290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1C5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8729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208C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71A3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5E07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FF97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1F65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36" w:type="dxa"/>
            <w:vAlign w:val="center"/>
            <w:hideMark/>
          </w:tcPr>
          <w:p w14:paraId="4E45271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6D9B3BB" w14:textId="77777777" w:rsidTr="008104BD">
        <w:trPr>
          <w:trHeight w:val="290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4E44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5D04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24B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F4FC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4A5D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BF2F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D15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36" w:type="dxa"/>
            <w:vAlign w:val="center"/>
            <w:hideMark/>
          </w:tcPr>
          <w:p w14:paraId="099366C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CB01230" w14:textId="77777777" w:rsidTr="008104BD">
        <w:trPr>
          <w:trHeight w:val="290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100E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D3E7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2482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7C43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FFC3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B188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8E86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36" w:type="dxa"/>
            <w:vAlign w:val="center"/>
            <w:hideMark/>
          </w:tcPr>
          <w:p w14:paraId="4E67BC4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3BE12E3" w14:textId="77777777" w:rsidTr="008104BD">
        <w:trPr>
          <w:trHeight w:val="290"/>
        </w:trPr>
        <w:tc>
          <w:tcPr>
            <w:tcW w:w="1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6C66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PRB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41B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FFT-size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sampling rate (TC)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64C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(Comb, Symbols)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68CE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Rep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F0E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M</w:t>
            </w:r>
          </w:p>
        </w:tc>
        <w:tc>
          <w:tcPr>
            <w:tcW w:w="1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AF295B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FR2 TDL-D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 xml:space="preserve">SCS = 60KHz </w:t>
            </w:r>
          </w:p>
        </w:tc>
        <w:tc>
          <w:tcPr>
            <w:tcW w:w="36" w:type="dxa"/>
            <w:vAlign w:val="center"/>
            <w:hideMark/>
          </w:tcPr>
          <w:p w14:paraId="4766F47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6720D23" w14:textId="77777777" w:rsidTr="008104BD">
        <w:trPr>
          <w:trHeight w:val="290"/>
        </w:trPr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7602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5FF81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BDF20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B0F0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7C252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CAA506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BC71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</w:tr>
      <w:tr w:rsidR="008104BD" w:rsidRPr="008104BD" w14:paraId="4C0CE3E8" w14:textId="77777777" w:rsidTr="008104BD">
        <w:trPr>
          <w:trHeight w:val="780"/>
        </w:trPr>
        <w:tc>
          <w:tcPr>
            <w:tcW w:w="1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E9F4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E13D0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F5EB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20B5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9051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5BF1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RSTD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cell-2)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1A15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RSTD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cell-3)</w:t>
            </w:r>
          </w:p>
        </w:tc>
        <w:tc>
          <w:tcPr>
            <w:tcW w:w="36" w:type="dxa"/>
            <w:vAlign w:val="center"/>
            <w:hideMark/>
          </w:tcPr>
          <w:p w14:paraId="3FE840D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F49C9BF" w14:textId="77777777" w:rsidTr="008104BD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06A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50E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1024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D98305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282661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F92A7D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B5A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AEB5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5BB3E44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42ACD3F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563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14DC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98C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16CB67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2A0730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D8A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A96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050CB93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6878E12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C84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E05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BC73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FE77A9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E57410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7B17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10ED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4E72D5F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BED4CA7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20F7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558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EB9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2C7BC6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937CE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BA0A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093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222EE3F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75996F9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AA8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499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21A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614008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8651F9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A014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F2A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6E5E010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0065535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1A20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C82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0DB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24A940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21E9DC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9F3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72AB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3CDDB21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38C05E9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F89D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417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55BA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B2B6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CFEA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276F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B500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6B09018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9580280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974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7849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7649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8BE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26DC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AEA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44E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508354C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9D697C1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C8C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78A2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BF0C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F0B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527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83D8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400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6BF10EE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CC021E9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921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A5BE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2A1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F83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4ED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C676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8617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46B0EEA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6907780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A5A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E13B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68DC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AA7C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40B0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82E8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D426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409A9D4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6BBA9E6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520A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4E2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D23E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564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92FC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7F1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9B9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7BF3100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7520826" w14:textId="77777777" w:rsidTr="008104BD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BB0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4A5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1024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E2DF86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49F202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7A1032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F07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457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4671D05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C190471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674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07F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FEA7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AA2B45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EEE4B8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113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489F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34D008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1B74696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4A0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FD1D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12D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8D63F6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E4B644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3D0E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6CE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36" w:type="dxa"/>
            <w:vAlign w:val="center"/>
            <w:hideMark/>
          </w:tcPr>
          <w:p w14:paraId="2D99008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EF3F498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E42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B6E3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06F4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90ABAB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BA9948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3288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5984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6C4FDD9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3CD431A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3AD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33B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97A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2E1711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DBB228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8FD0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FA77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0647993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662C498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DC7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A40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D9DC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689963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7553A3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70F3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FBCE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7FD95A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FD076A7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CA0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E52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1AB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0F1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9DB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DCCA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0B00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48CFCF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78E7D94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BAF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38F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AA1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CA9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9A7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82C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DFBC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B200C8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638D790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500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E543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2772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49E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E0E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A465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C05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23494B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F9DE02F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8EE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C4E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AE11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80F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5C00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91C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69D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0EDE423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4C55DF0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667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5CD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B997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28E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9ED4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871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6B3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303684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7BD934A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1A5B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3C0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2E5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955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F1CF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76E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8DB0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211758F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AD9B0B4" w14:textId="77777777" w:rsidTr="008104BD">
        <w:trPr>
          <w:trHeight w:val="290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4C4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132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59A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2048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16Tc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1D6B8D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7E8B3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2AEA44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0A9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011A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14931D5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94E4A5D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CD4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AED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B26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25C88D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2F97A8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E37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E09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4394AA1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82797C1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9DF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4C25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256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A8790E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DCE8F0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310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7EF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</w:t>
            </w:r>
          </w:p>
        </w:tc>
        <w:tc>
          <w:tcPr>
            <w:tcW w:w="36" w:type="dxa"/>
            <w:vAlign w:val="center"/>
            <w:hideMark/>
          </w:tcPr>
          <w:p w14:paraId="438388E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B2D3188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836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F54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178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B60907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936A8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A2DC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A433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27A189B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DBCE62D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2188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2EE8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44B9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75598D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9D4F23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C920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E7E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4D7FDFE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AC792AB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169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EC0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CEF4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C5505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DA8CF2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32E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A2C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</w:t>
            </w:r>
          </w:p>
        </w:tc>
        <w:tc>
          <w:tcPr>
            <w:tcW w:w="36" w:type="dxa"/>
            <w:vAlign w:val="center"/>
            <w:hideMark/>
          </w:tcPr>
          <w:p w14:paraId="15A29F5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A454742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573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333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D65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FD64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D0F1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85A9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7408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183311F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0BB4D44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ABF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0AEF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44B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1EE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B682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6818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9D3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6EE1350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CC2BDE1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04B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BB1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924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7E8A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4760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0C8F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0D6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</w:t>
            </w:r>
          </w:p>
        </w:tc>
        <w:tc>
          <w:tcPr>
            <w:tcW w:w="36" w:type="dxa"/>
            <w:vAlign w:val="center"/>
            <w:hideMark/>
          </w:tcPr>
          <w:p w14:paraId="0640532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2832DEC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623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AD0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9F3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6BBC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B7C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016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7C4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7B504C1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BF684F6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5996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B59D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666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DE6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DC14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B980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528D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1B3C1B7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C0DD7F1" w14:textId="77777777" w:rsidTr="008104BD">
        <w:trPr>
          <w:trHeight w:val="290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BE5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E11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546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92F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EF98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6C4E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C68C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16</w:t>
            </w:r>
          </w:p>
        </w:tc>
        <w:tc>
          <w:tcPr>
            <w:tcW w:w="36" w:type="dxa"/>
            <w:vAlign w:val="center"/>
            <w:hideMark/>
          </w:tcPr>
          <w:p w14:paraId="573C36C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</w:tbl>
    <w:p w14:paraId="38405754" w14:textId="3C17C953" w:rsidR="008104BD" w:rsidRDefault="008104BD" w:rsidP="00D0539C">
      <w:pPr>
        <w:spacing w:before="120" w:after="120"/>
        <w:rPr>
          <w:sz w:val="16"/>
          <w:szCs w:val="16"/>
        </w:rPr>
      </w:pPr>
    </w:p>
    <w:tbl>
      <w:tblPr>
        <w:tblW w:w="8460" w:type="dxa"/>
        <w:tblLook w:val="04A0" w:firstRow="1" w:lastRow="0" w:firstColumn="1" w:lastColumn="0" w:noHBand="0" w:noVBand="1"/>
      </w:tblPr>
      <w:tblGrid>
        <w:gridCol w:w="1501"/>
        <w:gridCol w:w="1209"/>
        <w:gridCol w:w="1780"/>
        <w:gridCol w:w="1020"/>
        <w:gridCol w:w="1020"/>
        <w:gridCol w:w="947"/>
        <w:gridCol w:w="947"/>
        <w:gridCol w:w="222"/>
      </w:tblGrid>
      <w:tr w:rsidR="008104BD" w:rsidRPr="008104BD" w14:paraId="1550486D" w14:textId="77777777" w:rsidTr="008104BD">
        <w:trPr>
          <w:gridAfter w:val="1"/>
          <w:wAfter w:w="36" w:type="dxa"/>
          <w:trHeight w:val="300"/>
        </w:trPr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CB0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PRB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529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FFT-size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sampling rate (TC)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474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(Comb, Symbols)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140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Rep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65B4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M</w:t>
            </w:r>
          </w:p>
        </w:tc>
        <w:tc>
          <w:tcPr>
            <w:tcW w:w="1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A09CED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FR2 TDL-C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 xml:space="preserve">SCS = 120KHz </w:t>
            </w:r>
          </w:p>
        </w:tc>
      </w:tr>
      <w:tr w:rsidR="008104BD" w:rsidRPr="008104BD" w14:paraId="74D09EE9" w14:textId="77777777" w:rsidTr="008104BD">
        <w:trPr>
          <w:trHeight w:val="300"/>
        </w:trPr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733E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FB2A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5D3A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54F0C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A4DC1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C9CAFE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6192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</w:tr>
      <w:tr w:rsidR="008104BD" w:rsidRPr="008104BD" w14:paraId="704E1F7D" w14:textId="77777777" w:rsidTr="008104BD">
        <w:trPr>
          <w:trHeight w:val="1200"/>
        </w:trPr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D44C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F32B6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5DED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30B0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5B612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5CB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RSTD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cell-2)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341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RSTD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cell-3)</w:t>
            </w:r>
          </w:p>
        </w:tc>
        <w:tc>
          <w:tcPr>
            <w:tcW w:w="36" w:type="dxa"/>
            <w:vAlign w:val="center"/>
            <w:hideMark/>
          </w:tcPr>
          <w:p w14:paraId="7AAA3F5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863EE90" w14:textId="77777777" w:rsidTr="008104BD">
        <w:trPr>
          <w:trHeight w:val="290"/>
        </w:trPr>
        <w:tc>
          <w:tcPr>
            <w:tcW w:w="15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E18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B50F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512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E6DC17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3A2C64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69D241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DD30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5A37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36" w:type="dxa"/>
            <w:vAlign w:val="center"/>
            <w:hideMark/>
          </w:tcPr>
          <w:p w14:paraId="542DB41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F930FEB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FA5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757A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CA0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EE74E6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AB858B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D89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111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1568</w:t>
            </w:r>
          </w:p>
        </w:tc>
        <w:tc>
          <w:tcPr>
            <w:tcW w:w="36" w:type="dxa"/>
            <w:vAlign w:val="center"/>
            <w:hideMark/>
          </w:tcPr>
          <w:p w14:paraId="1E604DB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60FF82A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966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5E0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7C8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329D5A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6F6519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EE1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E47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1948</w:t>
            </w:r>
          </w:p>
        </w:tc>
        <w:tc>
          <w:tcPr>
            <w:tcW w:w="36" w:type="dxa"/>
            <w:vAlign w:val="center"/>
            <w:hideMark/>
          </w:tcPr>
          <w:p w14:paraId="27676EB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D22934F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0433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6F2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E58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066A5B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CF03B8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80F3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B02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68</w:t>
            </w:r>
          </w:p>
        </w:tc>
        <w:tc>
          <w:tcPr>
            <w:tcW w:w="36" w:type="dxa"/>
            <w:vAlign w:val="center"/>
            <w:hideMark/>
          </w:tcPr>
          <w:p w14:paraId="5B5DEB8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8AE63D2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06A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F17E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4D8E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DA1E38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6A32C3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9A1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37.2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8494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47.2</w:t>
            </w:r>
          </w:p>
        </w:tc>
        <w:tc>
          <w:tcPr>
            <w:tcW w:w="36" w:type="dxa"/>
            <w:vAlign w:val="center"/>
            <w:hideMark/>
          </w:tcPr>
          <w:p w14:paraId="082042C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625C28B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84A7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E065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C6D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6F914E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CA36E4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A98E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7F4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31</w:t>
            </w:r>
          </w:p>
        </w:tc>
        <w:tc>
          <w:tcPr>
            <w:tcW w:w="36" w:type="dxa"/>
            <w:vAlign w:val="center"/>
            <w:hideMark/>
          </w:tcPr>
          <w:p w14:paraId="36B984B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BF1572A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025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7DE7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FFE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C3E5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B8B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B434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21B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3549D15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4A1AADE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CE8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617C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BAA6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4FB3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6905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B991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F88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36" w:type="dxa"/>
            <w:vAlign w:val="center"/>
            <w:hideMark/>
          </w:tcPr>
          <w:p w14:paraId="627604C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AA13142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F46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8AA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21EE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9BF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A7E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19D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32D8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D06D83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4623E53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A02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80B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3BAD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837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A7E7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370D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52A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68</w:t>
            </w:r>
          </w:p>
        </w:tc>
        <w:tc>
          <w:tcPr>
            <w:tcW w:w="36" w:type="dxa"/>
            <w:vAlign w:val="center"/>
            <w:hideMark/>
          </w:tcPr>
          <w:p w14:paraId="230C92A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36C5607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B81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1E3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6E2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CAE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F05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AAC0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37.2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46C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41.2</w:t>
            </w:r>
          </w:p>
        </w:tc>
        <w:tc>
          <w:tcPr>
            <w:tcW w:w="36" w:type="dxa"/>
            <w:vAlign w:val="center"/>
            <w:hideMark/>
          </w:tcPr>
          <w:p w14:paraId="6969303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C262F22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F10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8DD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720C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1C67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92D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E50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FA6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31</w:t>
            </w:r>
          </w:p>
        </w:tc>
        <w:tc>
          <w:tcPr>
            <w:tcW w:w="36" w:type="dxa"/>
            <w:vAlign w:val="center"/>
            <w:hideMark/>
          </w:tcPr>
          <w:p w14:paraId="27C56E5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B05ACE2" w14:textId="77777777" w:rsidTr="008104BD">
        <w:trPr>
          <w:trHeight w:val="290"/>
        </w:trPr>
        <w:tc>
          <w:tcPr>
            <w:tcW w:w="15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020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3FE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512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5326DF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AB0750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E86ED3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C54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D38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80</w:t>
            </w:r>
          </w:p>
        </w:tc>
        <w:tc>
          <w:tcPr>
            <w:tcW w:w="36" w:type="dxa"/>
            <w:vAlign w:val="center"/>
            <w:hideMark/>
          </w:tcPr>
          <w:p w14:paraId="3FBF5AA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A699F63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296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E287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2EF8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C3B5AB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C140E6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2D4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151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72</w:t>
            </w:r>
          </w:p>
        </w:tc>
        <w:tc>
          <w:tcPr>
            <w:tcW w:w="36" w:type="dxa"/>
            <w:vAlign w:val="center"/>
            <w:hideMark/>
          </w:tcPr>
          <w:p w14:paraId="5D1A70E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C66F466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7A8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2D3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B615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0C2AE8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7AD91F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50F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582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1760</w:t>
            </w:r>
          </w:p>
        </w:tc>
        <w:tc>
          <w:tcPr>
            <w:tcW w:w="36" w:type="dxa"/>
            <w:vAlign w:val="center"/>
            <w:hideMark/>
          </w:tcPr>
          <w:p w14:paraId="7BA60DA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BEA55D3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A50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CB5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D11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1376A6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FA8FD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214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3EC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36" w:type="dxa"/>
            <w:vAlign w:val="center"/>
            <w:hideMark/>
          </w:tcPr>
          <w:p w14:paraId="7875D7F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CB8712D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63A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F6D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17E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71506A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CAC7AB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E1E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3A8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38</w:t>
            </w:r>
          </w:p>
        </w:tc>
        <w:tc>
          <w:tcPr>
            <w:tcW w:w="36" w:type="dxa"/>
            <w:vAlign w:val="center"/>
            <w:hideMark/>
          </w:tcPr>
          <w:p w14:paraId="2E30444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71213EC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A77D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4E25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C6FB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8B66AD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92E80A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A040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A0C7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27</w:t>
            </w:r>
          </w:p>
        </w:tc>
        <w:tc>
          <w:tcPr>
            <w:tcW w:w="36" w:type="dxa"/>
            <w:vAlign w:val="center"/>
            <w:hideMark/>
          </w:tcPr>
          <w:p w14:paraId="6ACDDFD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A5BCD2F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41A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02A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89F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1B54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729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05EA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CFFC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3BADECA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2A2D8B2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3EB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E17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F91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8CD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273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059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713D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36" w:type="dxa"/>
            <w:vAlign w:val="center"/>
            <w:hideMark/>
          </w:tcPr>
          <w:p w14:paraId="7971179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93FA4D3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FDA3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2B2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811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FD24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CAD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FDF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AE5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3FD92A7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850332D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FAF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6DB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976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9A9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3573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E59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6DC4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54</w:t>
            </w:r>
          </w:p>
        </w:tc>
        <w:tc>
          <w:tcPr>
            <w:tcW w:w="36" w:type="dxa"/>
            <w:vAlign w:val="center"/>
            <w:hideMark/>
          </w:tcPr>
          <w:p w14:paraId="141D6FA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E3434C6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82E5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5EBF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077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AA08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056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8DF8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37.2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4B32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36</w:t>
            </w:r>
          </w:p>
        </w:tc>
        <w:tc>
          <w:tcPr>
            <w:tcW w:w="36" w:type="dxa"/>
            <w:vAlign w:val="center"/>
            <w:hideMark/>
          </w:tcPr>
          <w:p w14:paraId="0158FED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32C6FA1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9672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EC3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5B9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3869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68A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B1E1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F23C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27</w:t>
            </w:r>
          </w:p>
        </w:tc>
        <w:tc>
          <w:tcPr>
            <w:tcW w:w="36" w:type="dxa"/>
            <w:vAlign w:val="center"/>
            <w:hideMark/>
          </w:tcPr>
          <w:p w14:paraId="3E2BD8E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410C187" w14:textId="77777777" w:rsidTr="008104BD">
        <w:trPr>
          <w:trHeight w:val="290"/>
        </w:trPr>
        <w:tc>
          <w:tcPr>
            <w:tcW w:w="15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544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5B52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1024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16Tc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E83BFA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F5C811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AD1799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8A1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7A3C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36" w:type="dxa"/>
            <w:vAlign w:val="center"/>
            <w:hideMark/>
          </w:tcPr>
          <w:p w14:paraId="2384432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D46ED1C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1EC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27DC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173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AB9E15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8056F1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4761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31FE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44</w:t>
            </w:r>
          </w:p>
        </w:tc>
        <w:tc>
          <w:tcPr>
            <w:tcW w:w="36" w:type="dxa"/>
            <w:vAlign w:val="center"/>
            <w:hideMark/>
          </w:tcPr>
          <w:p w14:paraId="11DCC38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A0FBE1C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32C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9DF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EF1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879F1F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944870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D839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31F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30</w:t>
            </w:r>
          </w:p>
        </w:tc>
        <w:tc>
          <w:tcPr>
            <w:tcW w:w="36" w:type="dxa"/>
            <w:vAlign w:val="center"/>
            <w:hideMark/>
          </w:tcPr>
          <w:p w14:paraId="2B626D8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4FBABEE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269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4B5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A67E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D30E93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86F331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843A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894B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54</w:t>
            </w:r>
          </w:p>
        </w:tc>
        <w:tc>
          <w:tcPr>
            <w:tcW w:w="36" w:type="dxa"/>
            <w:vAlign w:val="center"/>
            <w:hideMark/>
          </w:tcPr>
          <w:p w14:paraId="070E270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9B385D2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9D6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7CD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EFF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BA9D41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D3A256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A09A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3E9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46.6</w:t>
            </w:r>
          </w:p>
        </w:tc>
        <w:tc>
          <w:tcPr>
            <w:tcW w:w="36" w:type="dxa"/>
            <w:vAlign w:val="center"/>
            <w:hideMark/>
          </w:tcPr>
          <w:p w14:paraId="0CF6F8C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1AC1E07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1AFB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EE50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5C5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9D81F1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32CD3E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062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30.5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DCE7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39</w:t>
            </w:r>
          </w:p>
        </w:tc>
        <w:tc>
          <w:tcPr>
            <w:tcW w:w="36" w:type="dxa"/>
            <w:vAlign w:val="center"/>
            <w:hideMark/>
          </w:tcPr>
          <w:p w14:paraId="66E6DCA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15A35A8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8DC3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421F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A6C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FB4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237E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68F2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BEF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36" w:type="dxa"/>
            <w:vAlign w:val="center"/>
            <w:hideMark/>
          </w:tcPr>
          <w:p w14:paraId="545D10C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B57CA65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935D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46D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EE5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75A1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7F4D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8460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257C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36" w:type="dxa"/>
            <w:vAlign w:val="center"/>
            <w:hideMark/>
          </w:tcPr>
          <w:p w14:paraId="405F193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96EA301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55F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A7D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061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9D2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4BA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18D9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131E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36" w:type="dxa"/>
            <w:vAlign w:val="center"/>
            <w:hideMark/>
          </w:tcPr>
          <w:p w14:paraId="53D4E55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2442275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2EE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85E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5ED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4291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9EA3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A3D8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75B4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58</w:t>
            </w:r>
          </w:p>
        </w:tc>
        <w:tc>
          <w:tcPr>
            <w:tcW w:w="36" w:type="dxa"/>
            <w:vAlign w:val="center"/>
            <w:hideMark/>
          </w:tcPr>
          <w:p w14:paraId="0A64A61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5115947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D08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8AD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AA8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EFD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C8C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404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CD67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49</w:t>
            </w:r>
          </w:p>
        </w:tc>
        <w:tc>
          <w:tcPr>
            <w:tcW w:w="36" w:type="dxa"/>
            <w:vAlign w:val="center"/>
            <w:hideMark/>
          </w:tcPr>
          <w:p w14:paraId="22CC5CD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42DAAE4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B7B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70F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095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36FF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6D7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4199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30.5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C29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35</w:t>
            </w:r>
          </w:p>
        </w:tc>
        <w:tc>
          <w:tcPr>
            <w:tcW w:w="36" w:type="dxa"/>
            <w:vAlign w:val="center"/>
            <w:hideMark/>
          </w:tcPr>
          <w:p w14:paraId="26A7F34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CA208B8" w14:textId="77777777" w:rsidTr="008104BD">
        <w:trPr>
          <w:trHeight w:val="290"/>
        </w:trPr>
        <w:tc>
          <w:tcPr>
            <w:tcW w:w="150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9F1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132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1A41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2048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8Tc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54061D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1F749E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6DA1A7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676B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50D6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36" w:type="dxa"/>
            <w:vAlign w:val="center"/>
            <w:hideMark/>
          </w:tcPr>
          <w:p w14:paraId="518F970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802561E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232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284B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D38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89284F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804C3A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31DD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573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37.2</w:t>
            </w:r>
          </w:p>
        </w:tc>
        <w:tc>
          <w:tcPr>
            <w:tcW w:w="36" w:type="dxa"/>
            <w:vAlign w:val="center"/>
            <w:hideMark/>
          </w:tcPr>
          <w:p w14:paraId="0D78A29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02973CB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E9FE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528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E6E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77F0E0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04A0D0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2309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E38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28.8</w:t>
            </w:r>
          </w:p>
        </w:tc>
        <w:tc>
          <w:tcPr>
            <w:tcW w:w="36" w:type="dxa"/>
            <w:vAlign w:val="center"/>
            <w:hideMark/>
          </w:tcPr>
          <w:p w14:paraId="1DBF54E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1E80402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03F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170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D9B3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2D8A33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BFA2FB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B5A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44.5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D12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47</w:t>
            </w:r>
          </w:p>
        </w:tc>
        <w:tc>
          <w:tcPr>
            <w:tcW w:w="36" w:type="dxa"/>
            <w:vAlign w:val="center"/>
            <w:hideMark/>
          </w:tcPr>
          <w:p w14:paraId="6604D18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21511D2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AF4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DAA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1F8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F61006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75907E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1AB6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33.6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1B0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28.8</w:t>
            </w:r>
          </w:p>
        </w:tc>
        <w:tc>
          <w:tcPr>
            <w:tcW w:w="36" w:type="dxa"/>
            <w:vAlign w:val="center"/>
            <w:hideMark/>
          </w:tcPr>
          <w:p w14:paraId="499C091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15D3B68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58B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490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9FE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FF73F8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B4CC7C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8FDE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28.25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597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21.25</w:t>
            </w:r>
          </w:p>
        </w:tc>
        <w:tc>
          <w:tcPr>
            <w:tcW w:w="36" w:type="dxa"/>
            <w:vAlign w:val="center"/>
            <w:hideMark/>
          </w:tcPr>
          <w:p w14:paraId="7084CA9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0D3F9F7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CC6F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F44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1054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CCA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2EE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A3BC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3C51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36" w:type="dxa"/>
            <w:vAlign w:val="center"/>
            <w:hideMark/>
          </w:tcPr>
          <w:p w14:paraId="314DCD9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51DE248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2B6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205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D6B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C0E6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177E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1EE1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827B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36" w:type="dxa"/>
            <w:vAlign w:val="center"/>
            <w:hideMark/>
          </w:tcPr>
          <w:p w14:paraId="4AC8D19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7D8605C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95C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16C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DDC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ECB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B3FB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8C55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27.6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B33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29</w:t>
            </w:r>
          </w:p>
        </w:tc>
        <w:tc>
          <w:tcPr>
            <w:tcW w:w="36" w:type="dxa"/>
            <w:vAlign w:val="center"/>
            <w:hideMark/>
          </w:tcPr>
          <w:p w14:paraId="5195B89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AA0C103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96E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A913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52B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A2E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284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FEE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352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46</w:t>
            </w:r>
          </w:p>
        </w:tc>
        <w:tc>
          <w:tcPr>
            <w:tcW w:w="36" w:type="dxa"/>
            <w:vAlign w:val="center"/>
            <w:hideMark/>
          </w:tcPr>
          <w:p w14:paraId="453558E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11EEB87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6CE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9BF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FA8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A851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1068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E31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33.4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554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30</w:t>
            </w:r>
          </w:p>
        </w:tc>
        <w:tc>
          <w:tcPr>
            <w:tcW w:w="36" w:type="dxa"/>
            <w:vAlign w:val="center"/>
            <w:hideMark/>
          </w:tcPr>
          <w:p w14:paraId="063C449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C0DDF94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821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9E3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FA8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7958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0B05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DD7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23.75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ADA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23.75</w:t>
            </w:r>
          </w:p>
        </w:tc>
        <w:tc>
          <w:tcPr>
            <w:tcW w:w="36" w:type="dxa"/>
            <w:vAlign w:val="center"/>
            <w:hideMark/>
          </w:tcPr>
          <w:p w14:paraId="72E73CA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B8E37E9" w14:textId="77777777" w:rsidTr="008104BD">
        <w:trPr>
          <w:trHeight w:val="290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70A9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ADF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54F9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A88A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8543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49A8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8016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36" w:type="dxa"/>
            <w:vAlign w:val="center"/>
            <w:hideMark/>
          </w:tcPr>
          <w:p w14:paraId="7389E11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927488B" w14:textId="77777777" w:rsidTr="008104BD">
        <w:trPr>
          <w:trHeight w:val="290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38A6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2A54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B96A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097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AE5A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A410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E0DF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36" w:type="dxa"/>
            <w:vAlign w:val="center"/>
            <w:hideMark/>
          </w:tcPr>
          <w:p w14:paraId="36FBE90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93D359D" w14:textId="77777777" w:rsidTr="008104BD">
        <w:trPr>
          <w:trHeight w:val="290"/>
        </w:trPr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6F3A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D607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BCF7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CE3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DE07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9B9F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0B03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  <w:tc>
          <w:tcPr>
            <w:tcW w:w="36" w:type="dxa"/>
            <w:vAlign w:val="center"/>
            <w:hideMark/>
          </w:tcPr>
          <w:p w14:paraId="2B752C9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EF14D74" w14:textId="77777777" w:rsidTr="008104BD">
        <w:trPr>
          <w:trHeight w:val="290"/>
        </w:trPr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92D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PRB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31A0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FFT-size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sampling rate (TC)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E1B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(Comb, Symbols)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6C3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Rep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7D6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M</w:t>
            </w:r>
          </w:p>
        </w:tc>
        <w:tc>
          <w:tcPr>
            <w:tcW w:w="18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02DD4B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FR2 TDL-C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 xml:space="preserve">SCS = 60KHz </w:t>
            </w:r>
          </w:p>
        </w:tc>
        <w:tc>
          <w:tcPr>
            <w:tcW w:w="36" w:type="dxa"/>
            <w:vAlign w:val="center"/>
            <w:hideMark/>
          </w:tcPr>
          <w:p w14:paraId="7945343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8DE4501" w14:textId="77777777" w:rsidTr="008104BD">
        <w:trPr>
          <w:trHeight w:val="290"/>
        </w:trPr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354A8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A2DB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37755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9D00C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4271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8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ACC71C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6942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</w:p>
        </w:tc>
      </w:tr>
      <w:tr w:rsidR="008104BD" w:rsidRPr="008104BD" w14:paraId="5C668165" w14:textId="77777777" w:rsidTr="008104BD">
        <w:trPr>
          <w:trHeight w:val="780"/>
        </w:trPr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0A10F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3A29F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8351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CA20E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C29E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99A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>RSTD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cell-2)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FA43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t xml:space="preserve">RSTD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lang w:val="en-US" w:eastAsia="ko-KR"/>
              </w:rPr>
              <w:br/>
              <w:t>(cell-1, cell-3)</w:t>
            </w:r>
          </w:p>
        </w:tc>
        <w:tc>
          <w:tcPr>
            <w:tcW w:w="36" w:type="dxa"/>
            <w:vAlign w:val="center"/>
            <w:hideMark/>
          </w:tcPr>
          <w:p w14:paraId="28BC571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8C5B27D" w14:textId="77777777" w:rsidTr="008104BD">
        <w:trPr>
          <w:trHeight w:val="290"/>
        </w:trPr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F0A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4401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1024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2A7C90D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7CE89E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98D93C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FA0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B64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36" w:type="dxa"/>
            <w:vAlign w:val="center"/>
            <w:hideMark/>
          </w:tcPr>
          <w:p w14:paraId="4E64B6C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6ADF566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D1AF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10A8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430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45E1D5B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3D0835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048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EAB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7D782EF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E45F35F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0AB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4055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D16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52A92F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D5413A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38B7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65B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040FD40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0BE29CD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73C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390D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B79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DE7DEC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359FDE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C57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166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80</w:t>
            </w:r>
          </w:p>
        </w:tc>
        <w:tc>
          <w:tcPr>
            <w:tcW w:w="36" w:type="dxa"/>
            <w:vAlign w:val="center"/>
            <w:hideMark/>
          </w:tcPr>
          <w:p w14:paraId="645A8C1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EF708B6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65B3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1A3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9393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AF3D05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68B59C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743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72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806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36" w:type="dxa"/>
            <w:vAlign w:val="center"/>
            <w:hideMark/>
          </w:tcPr>
          <w:p w14:paraId="2284E2A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D5C5400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203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69C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B1C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2574D1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A34F44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BEC8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113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36" w:type="dxa"/>
            <w:vAlign w:val="center"/>
            <w:hideMark/>
          </w:tcPr>
          <w:p w14:paraId="1D8A4A9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ECEA070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795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EC35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C38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033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62CA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BA3B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96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5AE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51211FD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BAF7064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F12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765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1BB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1C83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C07A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D972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CDA7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36" w:type="dxa"/>
            <w:vAlign w:val="center"/>
            <w:hideMark/>
          </w:tcPr>
          <w:p w14:paraId="2D2691A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2432CB2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7E4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1EE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351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8D2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CF0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34DA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423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937870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7C9644F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81C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CA1D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1E4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A6E1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577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EA51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84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0E91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76</w:t>
            </w:r>
          </w:p>
        </w:tc>
        <w:tc>
          <w:tcPr>
            <w:tcW w:w="36" w:type="dxa"/>
            <w:vAlign w:val="center"/>
            <w:hideMark/>
          </w:tcPr>
          <w:p w14:paraId="6D8A902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8BC87ED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A2EC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22AF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6296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03EB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2156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932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66.4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D42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52</w:t>
            </w:r>
          </w:p>
        </w:tc>
        <w:tc>
          <w:tcPr>
            <w:tcW w:w="36" w:type="dxa"/>
            <w:vAlign w:val="center"/>
            <w:hideMark/>
          </w:tcPr>
          <w:p w14:paraId="7D588A3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C9B45CD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7756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BB6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CB2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9C9F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31E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7BDA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3E15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44</w:t>
            </w:r>
          </w:p>
        </w:tc>
        <w:tc>
          <w:tcPr>
            <w:tcW w:w="36" w:type="dxa"/>
            <w:vAlign w:val="center"/>
            <w:hideMark/>
          </w:tcPr>
          <w:p w14:paraId="5587FA5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E9F3837" w14:textId="77777777" w:rsidTr="008104BD">
        <w:trPr>
          <w:trHeight w:val="290"/>
        </w:trPr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A8C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DC4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 xml:space="preserve">1024 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32Tc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DC408B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48ECAF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0D3D0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DA1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E303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264CE2A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6E1267D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8E3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A88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325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B1DF6C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791610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4F60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E6CB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36" w:type="dxa"/>
            <w:vAlign w:val="center"/>
            <w:hideMark/>
          </w:tcPr>
          <w:p w14:paraId="4FBE697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F2A03C9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79F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58B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0EF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992194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4E0FED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CE7C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4923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5F190D8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8E50437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11E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D91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97A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F51E06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73197C4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422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398F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36" w:type="dxa"/>
            <w:vAlign w:val="center"/>
            <w:hideMark/>
          </w:tcPr>
          <w:p w14:paraId="42E07B3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76E4870D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942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DA9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489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7F3CD3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F14551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A10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A0E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36</w:t>
            </w:r>
          </w:p>
        </w:tc>
        <w:tc>
          <w:tcPr>
            <w:tcW w:w="36" w:type="dxa"/>
            <w:vAlign w:val="center"/>
            <w:hideMark/>
          </w:tcPr>
          <w:p w14:paraId="13386E1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7A10CEA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F2F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F91B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60C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03C058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9AC748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C47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10B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26</w:t>
            </w:r>
          </w:p>
        </w:tc>
        <w:tc>
          <w:tcPr>
            <w:tcW w:w="36" w:type="dxa"/>
            <w:vAlign w:val="center"/>
            <w:hideMark/>
          </w:tcPr>
          <w:p w14:paraId="4D66463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3865941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51C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719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AC64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E37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48B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103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D9F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72</w:t>
            </w:r>
          </w:p>
        </w:tc>
        <w:tc>
          <w:tcPr>
            <w:tcW w:w="36" w:type="dxa"/>
            <w:vAlign w:val="center"/>
            <w:hideMark/>
          </w:tcPr>
          <w:p w14:paraId="1530930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A9653BB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ACBE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67F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536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81D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4E76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E5EB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5705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36" w:type="dxa"/>
            <w:vAlign w:val="center"/>
            <w:hideMark/>
          </w:tcPr>
          <w:p w14:paraId="2322D6C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1D28522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6F2B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4E4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31A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172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097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C976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8682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24</w:t>
            </w:r>
          </w:p>
        </w:tc>
        <w:tc>
          <w:tcPr>
            <w:tcW w:w="36" w:type="dxa"/>
            <w:vAlign w:val="center"/>
            <w:hideMark/>
          </w:tcPr>
          <w:p w14:paraId="0F81CE4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2A4EF83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23F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1D66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15E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4B5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9B1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EAA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BBD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52</w:t>
            </w:r>
          </w:p>
        </w:tc>
        <w:tc>
          <w:tcPr>
            <w:tcW w:w="36" w:type="dxa"/>
            <w:vAlign w:val="center"/>
            <w:hideMark/>
          </w:tcPr>
          <w:p w14:paraId="1B1729A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55E8789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4F4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E423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E41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05D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7437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3890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C2A0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36</w:t>
            </w:r>
          </w:p>
        </w:tc>
        <w:tc>
          <w:tcPr>
            <w:tcW w:w="36" w:type="dxa"/>
            <w:vAlign w:val="center"/>
            <w:hideMark/>
          </w:tcPr>
          <w:p w14:paraId="3B263F7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528BFCE9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668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98D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7E3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DA3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D992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E60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96F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32</w:t>
            </w:r>
          </w:p>
        </w:tc>
        <w:tc>
          <w:tcPr>
            <w:tcW w:w="36" w:type="dxa"/>
            <w:vAlign w:val="center"/>
            <w:hideMark/>
          </w:tcPr>
          <w:p w14:paraId="3C31836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A3266FD" w14:textId="77777777" w:rsidTr="008104BD">
        <w:trPr>
          <w:trHeight w:val="290"/>
        </w:trPr>
        <w:tc>
          <w:tcPr>
            <w:tcW w:w="1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24A5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132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C15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2048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/</w:t>
            </w: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br/>
              <w:t>16Tc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51F75F3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(4, 4)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A0BFD6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904EBA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2197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817B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0421A7E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1EFDE1A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C23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7F3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5D4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1DD37A6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550AA71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80A2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9240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52</w:t>
            </w:r>
          </w:p>
        </w:tc>
        <w:tc>
          <w:tcPr>
            <w:tcW w:w="36" w:type="dxa"/>
            <w:vAlign w:val="center"/>
            <w:hideMark/>
          </w:tcPr>
          <w:p w14:paraId="2397CF1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2C0D9F6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48E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043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B33A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0D48812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190857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C480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C1D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36</w:t>
            </w:r>
          </w:p>
        </w:tc>
        <w:tc>
          <w:tcPr>
            <w:tcW w:w="36" w:type="dxa"/>
            <w:vAlign w:val="center"/>
            <w:hideMark/>
          </w:tcPr>
          <w:p w14:paraId="4BCD018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981703E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6692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C5B7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D2EA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133C1B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99C604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65DD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B812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58</w:t>
            </w:r>
          </w:p>
        </w:tc>
        <w:tc>
          <w:tcPr>
            <w:tcW w:w="36" w:type="dxa"/>
            <w:vAlign w:val="center"/>
            <w:hideMark/>
          </w:tcPr>
          <w:p w14:paraId="3EC5E8D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4A21B109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BDDF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EB4E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E4E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B90235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23A9C8D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B4F2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7691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44.2</w:t>
            </w:r>
          </w:p>
        </w:tc>
        <w:tc>
          <w:tcPr>
            <w:tcW w:w="36" w:type="dxa"/>
            <w:vAlign w:val="center"/>
            <w:hideMark/>
          </w:tcPr>
          <w:p w14:paraId="6437C23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35605FD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7AF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2CC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446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359CFE2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bottom"/>
            <w:hideMark/>
          </w:tcPr>
          <w:p w14:paraId="62CF1D1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C166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805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40</w:t>
            </w:r>
          </w:p>
        </w:tc>
        <w:tc>
          <w:tcPr>
            <w:tcW w:w="36" w:type="dxa"/>
            <w:vAlign w:val="center"/>
            <w:hideMark/>
          </w:tcPr>
          <w:p w14:paraId="582EB80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323CCC8C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658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6CE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808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(12, 4)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8C39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FCF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03B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ADB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64</w:t>
            </w:r>
          </w:p>
        </w:tc>
        <w:tc>
          <w:tcPr>
            <w:tcW w:w="36" w:type="dxa"/>
            <w:vAlign w:val="center"/>
            <w:hideMark/>
          </w:tcPr>
          <w:p w14:paraId="2140139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1C43D949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D9E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7FC0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F1A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2897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213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773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54.4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97DF0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52</w:t>
            </w:r>
          </w:p>
        </w:tc>
        <w:tc>
          <w:tcPr>
            <w:tcW w:w="36" w:type="dxa"/>
            <w:vAlign w:val="center"/>
            <w:hideMark/>
          </w:tcPr>
          <w:p w14:paraId="32810FB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2CEE5C99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932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D32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2C0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073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4B58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5C3B4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B64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41.6</w:t>
            </w:r>
          </w:p>
        </w:tc>
        <w:tc>
          <w:tcPr>
            <w:tcW w:w="36" w:type="dxa"/>
            <w:vAlign w:val="center"/>
            <w:hideMark/>
          </w:tcPr>
          <w:p w14:paraId="36CB3649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1C37A70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22D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447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3ED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C5FE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D15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1DD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2AB6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73</w:t>
            </w:r>
          </w:p>
        </w:tc>
        <w:tc>
          <w:tcPr>
            <w:tcW w:w="36" w:type="dxa"/>
            <w:vAlign w:val="center"/>
            <w:hideMark/>
          </w:tcPr>
          <w:p w14:paraId="0BF6450B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6077BA70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BA15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B959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AA2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A9461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B0A8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CD36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38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0673C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49.6</w:t>
            </w:r>
          </w:p>
        </w:tc>
        <w:tc>
          <w:tcPr>
            <w:tcW w:w="36" w:type="dxa"/>
            <w:vAlign w:val="center"/>
            <w:hideMark/>
          </w:tcPr>
          <w:p w14:paraId="2EC541BD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  <w:tr w:rsidR="008104BD" w:rsidRPr="008104BD" w14:paraId="092F0C7E" w14:textId="77777777" w:rsidTr="008104BD">
        <w:trPr>
          <w:trHeight w:val="290"/>
        </w:trPr>
        <w:tc>
          <w:tcPr>
            <w:tcW w:w="1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3F2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1E5A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53258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93707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0F84F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 w:eastAsia="ko-KR"/>
              </w:rPr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D6B2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28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36F5E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</w:pPr>
            <w:r w:rsidRPr="008104BD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 w:eastAsia="ko-KR"/>
              </w:rPr>
              <w:t>41</w:t>
            </w:r>
          </w:p>
        </w:tc>
        <w:tc>
          <w:tcPr>
            <w:tcW w:w="36" w:type="dxa"/>
            <w:vAlign w:val="center"/>
            <w:hideMark/>
          </w:tcPr>
          <w:p w14:paraId="17F410A3" w14:textId="77777777" w:rsidR="008104BD" w:rsidRPr="008104BD" w:rsidRDefault="008104BD" w:rsidP="008104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lang w:val="en-US" w:eastAsia="ko-KR"/>
              </w:rPr>
            </w:pPr>
          </w:p>
        </w:tc>
      </w:tr>
    </w:tbl>
    <w:p w14:paraId="779343F9" w14:textId="77777777" w:rsidR="008104BD" w:rsidRDefault="008104BD" w:rsidP="00D0539C">
      <w:pPr>
        <w:spacing w:before="120" w:after="120"/>
        <w:rPr>
          <w:sz w:val="16"/>
          <w:szCs w:val="16"/>
        </w:rPr>
      </w:pPr>
    </w:p>
    <w:p w14:paraId="4B19B1DD" w14:textId="674D2DA3" w:rsidR="008104BD" w:rsidRDefault="008104BD" w:rsidP="00D0539C">
      <w:pPr>
        <w:spacing w:before="120" w:after="120"/>
        <w:rPr>
          <w:sz w:val="16"/>
          <w:szCs w:val="16"/>
        </w:rPr>
      </w:pPr>
    </w:p>
    <w:p w14:paraId="16DCBE41" w14:textId="2D7B76A4" w:rsidR="00EB698E" w:rsidRDefault="00EB698E" w:rsidP="00D0539C">
      <w:pPr>
        <w:spacing w:before="120" w:after="120"/>
        <w:rPr>
          <w:sz w:val="16"/>
          <w:szCs w:val="16"/>
        </w:rPr>
      </w:pPr>
    </w:p>
    <w:p w14:paraId="53C416FE" w14:textId="77777777" w:rsidR="00662D93" w:rsidRPr="005C18D6" w:rsidRDefault="00662D93" w:rsidP="00662D93">
      <w:pPr>
        <w:pStyle w:val="Heading1"/>
        <w:numPr>
          <w:ilvl w:val="0"/>
          <w:numId w:val="0"/>
        </w:numPr>
        <w:rPr>
          <w:color w:val="000000" w:themeColor="text1"/>
          <w:lang w:val="en-US"/>
        </w:rPr>
      </w:pPr>
      <w:r w:rsidRPr="005C18D6">
        <w:rPr>
          <w:color w:val="000000" w:themeColor="text1"/>
          <w:lang w:val="en-US"/>
        </w:rPr>
        <w:t>References</w:t>
      </w:r>
    </w:p>
    <w:p w14:paraId="24B2FBF8" w14:textId="77777777" w:rsidR="00662D93" w:rsidRDefault="00662D93" w:rsidP="00662D93">
      <w:pPr>
        <w:spacing w:line="259" w:lineRule="auto"/>
        <w:rPr>
          <w:color w:val="000000" w:themeColor="text1"/>
          <w:lang w:val="en-US"/>
        </w:rPr>
      </w:pPr>
      <w:r w:rsidRPr="005C18D6">
        <w:rPr>
          <w:color w:val="000000" w:themeColor="text1"/>
          <w:lang w:val="en-US"/>
        </w:rPr>
        <w:t>[1] RP-21</w:t>
      </w:r>
      <w:r w:rsidRPr="00223EAB">
        <w:rPr>
          <w:color w:val="000000" w:themeColor="text1"/>
          <w:lang w:val="en-US"/>
        </w:rPr>
        <w:t>0903, Revised WID</w:t>
      </w:r>
      <w:r w:rsidRPr="005C18D6">
        <w:rPr>
          <w:color w:val="000000" w:themeColor="text1"/>
          <w:lang w:val="en-US"/>
        </w:rPr>
        <w:t xml:space="preserve"> on NR Positioning Enhancements, CATT, Intel Corporation, Ericsson </w:t>
      </w:r>
    </w:p>
    <w:p w14:paraId="01792FF1" w14:textId="77777777" w:rsidR="00662D93" w:rsidRDefault="00662D93" w:rsidP="00662D93">
      <w:pPr>
        <w:spacing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[2] </w:t>
      </w:r>
      <w:r w:rsidRPr="000965DA">
        <w:rPr>
          <w:color w:val="000000" w:themeColor="text1"/>
          <w:lang w:val="en-US"/>
        </w:rPr>
        <w:t>R4-2115365</w:t>
      </w:r>
      <w:r>
        <w:rPr>
          <w:color w:val="000000" w:themeColor="text1"/>
          <w:lang w:val="en-US"/>
        </w:rPr>
        <w:t xml:space="preserve"> </w:t>
      </w:r>
      <w:r w:rsidRPr="00D61231">
        <w:rPr>
          <w:color w:val="000000" w:themeColor="text1"/>
          <w:lang w:val="en-US"/>
        </w:rPr>
        <w:t>R4-2120419 WF on NR Positioning Enhancements (Part 1)</w:t>
      </w:r>
      <w:r>
        <w:rPr>
          <w:color w:val="000000" w:themeColor="text1"/>
          <w:lang w:val="en-US"/>
        </w:rPr>
        <w:t>, RAN4#101</w:t>
      </w:r>
    </w:p>
    <w:p w14:paraId="2130D1AC" w14:textId="77777777" w:rsidR="00662D93" w:rsidRDefault="00662D93" w:rsidP="00662D93">
      <w:pPr>
        <w:spacing w:line="259" w:lineRule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[3] </w:t>
      </w:r>
      <w:r w:rsidRPr="000965DA">
        <w:rPr>
          <w:color w:val="000000" w:themeColor="text1"/>
          <w:lang w:val="en-US"/>
        </w:rPr>
        <w:t>R4-2115367</w:t>
      </w:r>
      <w:r>
        <w:rPr>
          <w:color w:val="000000" w:themeColor="text1"/>
          <w:lang w:val="en-US"/>
        </w:rPr>
        <w:t xml:space="preserve"> </w:t>
      </w:r>
      <w:r w:rsidRPr="00D61231">
        <w:rPr>
          <w:color w:val="000000" w:themeColor="text1"/>
          <w:lang w:val="en-US"/>
        </w:rPr>
        <w:t>R4-2120377 Email discussion summary for [101-e][235]</w:t>
      </w:r>
      <w:r>
        <w:rPr>
          <w:color w:val="000000" w:themeColor="text1"/>
          <w:lang w:val="en-US"/>
        </w:rPr>
        <w:t>, RAN4#101</w:t>
      </w:r>
    </w:p>
    <w:p w14:paraId="74833FCD" w14:textId="1794580D" w:rsidR="00EB698E" w:rsidRDefault="00662D93" w:rsidP="00D0539C">
      <w:pPr>
        <w:spacing w:before="120" w:after="12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[4] </w:t>
      </w:r>
      <w:r w:rsidRPr="00662D93">
        <w:rPr>
          <w:color w:val="000000" w:themeColor="text1"/>
          <w:lang w:val="en-US"/>
        </w:rPr>
        <w:t>R4-2120330</w:t>
      </w:r>
      <w:r>
        <w:rPr>
          <w:color w:val="000000" w:themeColor="text1"/>
          <w:lang w:val="en-US"/>
        </w:rPr>
        <w:t xml:space="preserve"> </w:t>
      </w:r>
      <w:r w:rsidRPr="00662D93">
        <w:rPr>
          <w:color w:val="000000" w:themeColor="text1"/>
          <w:lang w:val="en-US"/>
        </w:rPr>
        <w:t>Link level simulation assumptions for NR PRS measurements with reduced latency</w:t>
      </w:r>
      <w:r>
        <w:rPr>
          <w:color w:val="000000" w:themeColor="text1"/>
          <w:lang w:val="en-US"/>
        </w:rPr>
        <w:t>, RAN4#101</w:t>
      </w:r>
    </w:p>
    <w:p w14:paraId="31029B5B" w14:textId="516297B8" w:rsidR="003C6973" w:rsidRDefault="003C6973" w:rsidP="00D0539C">
      <w:pPr>
        <w:spacing w:before="120" w:after="12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[5] </w:t>
      </w:r>
      <w:r w:rsidRPr="003C6973">
        <w:rPr>
          <w:color w:val="000000" w:themeColor="text1"/>
          <w:lang w:val="en-US"/>
        </w:rPr>
        <w:t>R4-2119011</w:t>
      </w:r>
      <w:r>
        <w:rPr>
          <w:color w:val="000000" w:themeColor="text1"/>
          <w:lang w:val="en-US"/>
        </w:rPr>
        <w:t xml:space="preserve"> </w:t>
      </w:r>
      <w:r w:rsidR="00DD129A" w:rsidRPr="00DD129A">
        <w:rPr>
          <w:color w:val="000000" w:themeColor="text1"/>
          <w:lang w:val="en-US"/>
        </w:rPr>
        <w:t xml:space="preserve">Discussion on accuracy requirements and number of </w:t>
      </w:r>
      <w:proofErr w:type="gramStart"/>
      <w:r w:rsidR="00DD129A" w:rsidRPr="00DD129A">
        <w:rPr>
          <w:color w:val="000000" w:themeColor="text1"/>
          <w:lang w:val="en-US"/>
        </w:rPr>
        <w:t>sample</w:t>
      </w:r>
      <w:proofErr w:type="gramEnd"/>
      <w:r w:rsidR="00DD129A">
        <w:rPr>
          <w:color w:val="000000" w:themeColor="text1"/>
          <w:lang w:val="en-US"/>
        </w:rPr>
        <w:t xml:space="preserve">, </w:t>
      </w:r>
      <w:r w:rsidR="00DD556B" w:rsidRPr="00500F1E">
        <w:rPr>
          <w:color w:val="000000" w:themeColor="text1"/>
          <w:lang w:val="en-US"/>
        </w:rPr>
        <w:t>Nokia, Nokia Shanghai Bell</w:t>
      </w:r>
      <w:r w:rsidR="00DD556B">
        <w:rPr>
          <w:color w:val="000000" w:themeColor="text1"/>
          <w:lang w:val="en-US"/>
        </w:rPr>
        <w:t>,</w:t>
      </w:r>
      <w:r w:rsidR="00DD129A">
        <w:rPr>
          <w:color w:val="000000" w:themeColor="text1"/>
          <w:lang w:val="en-US"/>
        </w:rPr>
        <w:t xml:space="preserve"> RAN4#101</w:t>
      </w:r>
    </w:p>
    <w:p w14:paraId="1A27D9F1" w14:textId="77777777" w:rsidR="003C6973" w:rsidRDefault="003C6973" w:rsidP="00D0539C">
      <w:pPr>
        <w:spacing w:before="120" w:after="120"/>
        <w:rPr>
          <w:sz w:val="16"/>
          <w:szCs w:val="16"/>
        </w:rPr>
      </w:pPr>
    </w:p>
    <w:sectPr w:rsidR="003C6973" w:rsidSect="00417C69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3AD7D" w14:textId="77777777" w:rsidR="00FC2F6C" w:rsidRDefault="00FC2F6C">
      <w:r>
        <w:separator/>
      </w:r>
    </w:p>
  </w:endnote>
  <w:endnote w:type="continuationSeparator" w:id="0">
    <w:p w14:paraId="6EB41FE2" w14:textId="77777777" w:rsidR="00FC2F6C" w:rsidRDefault="00FC2F6C">
      <w:r>
        <w:continuationSeparator/>
      </w:r>
    </w:p>
  </w:endnote>
  <w:endnote w:type="continuationNotice" w:id="1">
    <w:p w14:paraId="75EFAFD6" w14:textId="77777777" w:rsidR="00FC2F6C" w:rsidRDefault="00FC2F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-2535905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0A3B7F" w14:textId="07C3AA88" w:rsidR="00FC2F6C" w:rsidRDefault="00FC2F6C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3B228E2B" w14:textId="77777777" w:rsidR="00FC2F6C" w:rsidRDefault="00FC2F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2426D" w14:textId="77777777" w:rsidR="00FC2F6C" w:rsidRDefault="00FC2F6C">
      <w:r>
        <w:separator/>
      </w:r>
    </w:p>
  </w:footnote>
  <w:footnote w:type="continuationSeparator" w:id="0">
    <w:p w14:paraId="25CE5D6D" w14:textId="77777777" w:rsidR="00FC2F6C" w:rsidRDefault="00FC2F6C">
      <w:r>
        <w:continuationSeparator/>
      </w:r>
    </w:p>
  </w:footnote>
  <w:footnote w:type="continuationNotice" w:id="1">
    <w:p w14:paraId="3345762F" w14:textId="77777777" w:rsidR="00FC2F6C" w:rsidRDefault="00FC2F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F25F5"/>
    <w:multiLevelType w:val="hybridMultilevel"/>
    <w:tmpl w:val="C9C65350"/>
    <w:lvl w:ilvl="0" w:tplc="A6FCC666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B4140A18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79C2790E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996EA292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5846F526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332219A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134CB51E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EE20D28C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F1282232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3557AE1"/>
    <w:multiLevelType w:val="hybridMultilevel"/>
    <w:tmpl w:val="3D384952"/>
    <w:lvl w:ilvl="0" w:tplc="0D282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085F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48F4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9EA7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301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DA24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74D1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98DF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5AE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478BD"/>
    <w:multiLevelType w:val="hybridMultilevel"/>
    <w:tmpl w:val="8152AAB0"/>
    <w:lvl w:ilvl="0" w:tplc="D422CD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74D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625B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FEDC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66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EEB7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E0DD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AE30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3C3C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바탕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520FC"/>
    <w:multiLevelType w:val="hybridMultilevel"/>
    <w:tmpl w:val="1D56B798"/>
    <w:lvl w:ilvl="0" w:tplc="F620F5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460D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7CAB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446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9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844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EE7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C2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B0A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16C1AEC"/>
    <w:multiLevelType w:val="hybridMultilevel"/>
    <w:tmpl w:val="05643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D1DA2"/>
    <w:multiLevelType w:val="hybridMultilevel"/>
    <w:tmpl w:val="225802CA"/>
    <w:lvl w:ilvl="0" w:tplc="4B6A7D8A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B7EA42A8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9BDCCD8E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59406C10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284A1B18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EA36BDFC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F70ADB7A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8146D25E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FD9E5880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2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1672EA2"/>
    <w:multiLevelType w:val="hybridMultilevel"/>
    <w:tmpl w:val="932EE568"/>
    <w:lvl w:ilvl="0" w:tplc="5044D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A4C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A9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287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80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AFC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985C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DAE8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AE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6B6A68"/>
    <w:multiLevelType w:val="hybridMultilevel"/>
    <w:tmpl w:val="E214B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3118A"/>
    <w:multiLevelType w:val="hybridMultilevel"/>
    <w:tmpl w:val="2E12F1F6"/>
    <w:lvl w:ilvl="0" w:tplc="12FE0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65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540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0C2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BC4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65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E9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80E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07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1F1868"/>
    <w:multiLevelType w:val="multilevel"/>
    <w:tmpl w:val="818AF47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0A85014"/>
    <w:multiLevelType w:val="hybridMultilevel"/>
    <w:tmpl w:val="AC5CC3A2"/>
    <w:lvl w:ilvl="0" w:tplc="A3AEBA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346F4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DE62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B04B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F25E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10D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0443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7C94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8625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51687"/>
    <w:multiLevelType w:val="hybridMultilevel"/>
    <w:tmpl w:val="D4C06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7F6AFB"/>
    <w:multiLevelType w:val="hybridMultilevel"/>
    <w:tmpl w:val="02D052B2"/>
    <w:lvl w:ilvl="0" w:tplc="D044612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B97A0AC4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8286CB36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516CFFF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517C93F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C830934C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3FCE33F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FA4E490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5D4A33C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84B2054"/>
    <w:multiLevelType w:val="hybridMultilevel"/>
    <w:tmpl w:val="D8C48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0453BE"/>
    <w:multiLevelType w:val="hybridMultilevel"/>
    <w:tmpl w:val="57ACBA0E"/>
    <w:lvl w:ilvl="0" w:tplc="AD4E3D06"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5" w15:restartNumberingAfterBreak="0">
    <w:nsid w:val="4930753A"/>
    <w:multiLevelType w:val="hybridMultilevel"/>
    <w:tmpl w:val="E7A4309E"/>
    <w:lvl w:ilvl="0" w:tplc="716005FA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90E2A01A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8A28AB44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C87858BA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444ED022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3644347E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33B4D3C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4544932C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8DBABE74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6" w15:restartNumberingAfterBreak="0">
    <w:nsid w:val="4DFD2F74"/>
    <w:multiLevelType w:val="hybridMultilevel"/>
    <w:tmpl w:val="46106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429AB"/>
    <w:multiLevelType w:val="hybridMultilevel"/>
    <w:tmpl w:val="427E6800"/>
    <w:lvl w:ilvl="0" w:tplc="920EB864"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61221FE8"/>
    <w:multiLevelType w:val="hybridMultilevel"/>
    <w:tmpl w:val="9CAA8FF6"/>
    <w:lvl w:ilvl="0" w:tplc="461AE146">
      <w:start w:val="1"/>
      <w:numFmt w:val="bullet"/>
      <w:lvlText w:val="○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40E24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FE1B6E" w:tentative="1">
      <w:start w:val="1"/>
      <w:numFmt w:val="bullet"/>
      <w:lvlText w:val="○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1EBC6C" w:tentative="1">
      <w:start w:val="1"/>
      <w:numFmt w:val="bullet"/>
      <w:lvlText w:val="○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DE0C44" w:tentative="1">
      <w:start w:val="1"/>
      <w:numFmt w:val="bullet"/>
      <w:lvlText w:val="○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B2CF9C" w:tentative="1">
      <w:start w:val="1"/>
      <w:numFmt w:val="bullet"/>
      <w:lvlText w:val="○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8E2720" w:tentative="1">
      <w:start w:val="1"/>
      <w:numFmt w:val="bullet"/>
      <w:lvlText w:val="○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709B88" w:tentative="1">
      <w:start w:val="1"/>
      <w:numFmt w:val="bullet"/>
      <w:lvlText w:val="○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669DF0" w:tentative="1">
      <w:start w:val="1"/>
      <w:numFmt w:val="bullet"/>
      <w:lvlText w:val="○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33237BF"/>
    <w:multiLevelType w:val="hybridMultilevel"/>
    <w:tmpl w:val="99E67140"/>
    <w:lvl w:ilvl="0" w:tplc="2AD0E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E4D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E63E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7E0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D29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6C5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702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D0F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2D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E8D5EAB"/>
    <w:multiLevelType w:val="multilevel"/>
    <w:tmpl w:val="6E8D5EAB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0886DC4"/>
    <w:multiLevelType w:val="hybridMultilevel"/>
    <w:tmpl w:val="8FF89C18"/>
    <w:lvl w:ilvl="0" w:tplc="DBAA98C4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08F27686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8140E4A6" w:tentative="1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4120E488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CB003DB6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F2FA072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4FFCD07C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BAEDD04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7FD0ABF4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5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81155B"/>
    <w:multiLevelType w:val="hybridMultilevel"/>
    <w:tmpl w:val="EF2AC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36"/>
  </w:num>
  <w:num w:numId="7">
    <w:abstractNumId w:val="2"/>
  </w:num>
  <w:num w:numId="8">
    <w:abstractNumId w:val="2"/>
  </w:num>
  <w:num w:numId="9">
    <w:abstractNumId w:val="27"/>
  </w:num>
  <w:num w:numId="10">
    <w:abstractNumId w:val="12"/>
  </w:num>
  <w:num w:numId="11">
    <w:abstractNumId w:val="23"/>
  </w:num>
  <w:num w:numId="12">
    <w:abstractNumId w:val="21"/>
  </w:num>
  <w:num w:numId="13">
    <w:abstractNumId w:val="31"/>
  </w:num>
  <w:num w:numId="14">
    <w:abstractNumId w:val="17"/>
  </w:num>
  <w:num w:numId="15">
    <w:abstractNumId w:val="13"/>
  </w:num>
  <w:num w:numId="16">
    <w:abstractNumId w:val="17"/>
  </w:num>
  <w:num w:numId="17">
    <w:abstractNumId w:val="16"/>
  </w:num>
  <w:num w:numId="18">
    <w:abstractNumId w:val="32"/>
  </w:num>
  <w:num w:numId="19">
    <w:abstractNumId w:val="9"/>
  </w:num>
  <w:num w:numId="20">
    <w:abstractNumId w:val="24"/>
  </w:num>
  <w:num w:numId="21">
    <w:abstractNumId w:val="7"/>
  </w:num>
  <w:num w:numId="22">
    <w:abstractNumId w:val="29"/>
  </w:num>
  <w:num w:numId="23">
    <w:abstractNumId w:val="4"/>
  </w:num>
  <w:num w:numId="24">
    <w:abstractNumId w:val="28"/>
  </w:num>
  <w:num w:numId="25">
    <w:abstractNumId w:val="33"/>
  </w:num>
  <w:num w:numId="26">
    <w:abstractNumId w:val="17"/>
  </w:num>
  <w:num w:numId="27">
    <w:abstractNumId w:val="30"/>
  </w:num>
  <w:num w:numId="28">
    <w:abstractNumId w:val="18"/>
  </w:num>
  <w:num w:numId="29">
    <w:abstractNumId w:val="3"/>
  </w:num>
  <w:num w:numId="30">
    <w:abstractNumId w:val="17"/>
  </w:num>
  <w:num w:numId="31">
    <w:abstractNumId w:val="19"/>
  </w:num>
  <w:num w:numId="32">
    <w:abstractNumId w:val="6"/>
  </w:num>
  <w:num w:numId="33">
    <w:abstractNumId w:val="10"/>
  </w:num>
  <w:num w:numId="34">
    <w:abstractNumId w:val="15"/>
  </w:num>
  <w:num w:numId="35">
    <w:abstractNumId w:val="35"/>
  </w:num>
  <w:num w:numId="36">
    <w:abstractNumId w:val="17"/>
  </w:num>
  <w:num w:numId="37">
    <w:abstractNumId w:val="8"/>
  </w:num>
  <w:num w:numId="38">
    <w:abstractNumId w:val="14"/>
  </w:num>
  <w:num w:numId="39">
    <w:abstractNumId w:val="20"/>
  </w:num>
  <w:num w:numId="40">
    <w:abstractNumId w:val="0"/>
  </w:num>
  <w:num w:numId="41">
    <w:abstractNumId w:val="34"/>
  </w:num>
  <w:num w:numId="42">
    <w:abstractNumId w:val="25"/>
  </w:num>
  <w:num w:numId="43">
    <w:abstractNumId w:val="11"/>
  </w:num>
  <w:num w:numId="44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bordersDoNotSurroundHeader/>
  <w:bordersDoNotSurroundFooter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8E6"/>
    <w:rsid w:val="00003E20"/>
    <w:rsid w:val="0000425F"/>
    <w:rsid w:val="000048F7"/>
    <w:rsid w:val="00004AC8"/>
    <w:rsid w:val="000053BA"/>
    <w:rsid w:val="00006055"/>
    <w:rsid w:val="00006AD4"/>
    <w:rsid w:val="00006CB9"/>
    <w:rsid w:val="00006ED9"/>
    <w:rsid w:val="000074C4"/>
    <w:rsid w:val="000079A6"/>
    <w:rsid w:val="0001061B"/>
    <w:rsid w:val="00010E2C"/>
    <w:rsid w:val="000114B2"/>
    <w:rsid w:val="000118A1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052"/>
    <w:rsid w:val="00015EFF"/>
    <w:rsid w:val="00015F98"/>
    <w:rsid w:val="000160BB"/>
    <w:rsid w:val="000166AC"/>
    <w:rsid w:val="0001677F"/>
    <w:rsid w:val="00017B7F"/>
    <w:rsid w:val="00017EDA"/>
    <w:rsid w:val="000212A5"/>
    <w:rsid w:val="00022B8C"/>
    <w:rsid w:val="00023742"/>
    <w:rsid w:val="00023BDB"/>
    <w:rsid w:val="00023C2B"/>
    <w:rsid w:val="00023F1C"/>
    <w:rsid w:val="000242C5"/>
    <w:rsid w:val="00024AEF"/>
    <w:rsid w:val="0002674E"/>
    <w:rsid w:val="00026C65"/>
    <w:rsid w:val="00027755"/>
    <w:rsid w:val="00027864"/>
    <w:rsid w:val="0002789E"/>
    <w:rsid w:val="00030048"/>
    <w:rsid w:val="0003072D"/>
    <w:rsid w:val="00031327"/>
    <w:rsid w:val="000314CD"/>
    <w:rsid w:val="0003332B"/>
    <w:rsid w:val="00033544"/>
    <w:rsid w:val="0003479E"/>
    <w:rsid w:val="00034978"/>
    <w:rsid w:val="00035691"/>
    <w:rsid w:val="0003767C"/>
    <w:rsid w:val="00040F4F"/>
    <w:rsid w:val="0004132D"/>
    <w:rsid w:val="00041C9D"/>
    <w:rsid w:val="00041D60"/>
    <w:rsid w:val="00042686"/>
    <w:rsid w:val="0004420C"/>
    <w:rsid w:val="000448E0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C9B"/>
    <w:rsid w:val="00054D9D"/>
    <w:rsid w:val="00055676"/>
    <w:rsid w:val="00056544"/>
    <w:rsid w:val="00056A32"/>
    <w:rsid w:val="00060D8E"/>
    <w:rsid w:val="00062159"/>
    <w:rsid w:val="00063D9E"/>
    <w:rsid w:val="00064AD3"/>
    <w:rsid w:val="00065088"/>
    <w:rsid w:val="000652D3"/>
    <w:rsid w:val="000654A0"/>
    <w:rsid w:val="000659FD"/>
    <w:rsid w:val="00065E94"/>
    <w:rsid w:val="00070088"/>
    <w:rsid w:val="000701AD"/>
    <w:rsid w:val="000702E4"/>
    <w:rsid w:val="000707CA"/>
    <w:rsid w:val="00070D21"/>
    <w:rsid w:val="000714DF"/>
    <w:rsid w:val="000717FB"/>
    <w:rsid w:val="000719BF"/>
    <w:rsid w:val="0007208A"/>
    <w:rsid w:val="0007213C"/>
    <w:rsid w:val="00072BBA"/>
    <w:rsid w:val="00072FF5"/>
    <w:rsid w:val="000730DC"/>
    <w:rsid w:val="000732AF"/>
    <w:rsid w:val="00075965"/>
    <w:rsid w:val="00075FDA"/>
    <w:rsid w:val="00076386"/>
    <w:rsid w:val="00076D82"/>
    <w:rsid w:val="00080CA7"/>
    <w:rsid w:val="00080EB6"/>
    <w:rsid w:val="00081EC2"/>
    <w:rsid w:val="00082154"/>
    <w:rsid w:val="00083800"/>
    <w:rsid w:val="00083EF6"/>
    <w:rsid w:val="00084A65"/>
    <w:rsid w:val="00084AE3"/>
    <w:rsid w:val="0008559A"/>
    <w:rsid w:val="00085E56"/>
    <w:rsid w:val="00086659"/>
    <w:rsid w:val="00087FB6"/>
    <w:rsid w:val="000902C2"/>
    <w:rsid w:val="0009067E"/>
    <w:rsid w:val="00090C82"/>
    <w:rsid w:val="00091233"/>
    <w:rsid w:val="00091A92"/>
    <w:rsid w:val="00093C49"/>
    <w:rsid w:val="00095A80"/>
    <w:rsid w:val="000973E1"/>
    <w:rsid w:val="000A09F7"/>
    <w:rsid w:val="000A1402"/>
    <w:rsid w:val="000A1BE9"/>
    <w:rsid w:val="000A20BA"/>
    <w:rsid w:val="000A262C"/>
    <w:rsid w:val="000A2A0D"/>
    <w:rsid w:val="000A3C8D"/>
    <w:rsid w:val="000A3DFE"/>
    <w:rsid w:val="000A40EC"/>
    <w:rsid w:val="000A54EE"/>
    <w:rsid w:val="000A6A23"/>
    <w:rsid w:val="000A72CC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559"/>
    <w:rsid w:val="000B3B91"/>
    <w:rsid w:val="000B3E9E"/>
    <w:rsid w:val="000B4207"/>
    <w:rsid w:val="000B4B1B"/>
    <w:rsid w:val="000B50C3"/>
    <w:rsid w:val="000B5AC9"/>
    <w:rsid w:val="000B5F0A"/>
    <w:rsid w:val="000B6D65"/>
    <w:rsid w:val="000B7519"/>
    <w:rsid w:val="000C0748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C7D7A"/>
    <w:rsid w:val="000D0BD6"/>
    <w:rsid w:val="000D0C61"/>
    <w:rsid w:val="000D1440"/>
    <w:rsid w:val="000D1F96"/>
    <w:rsid w:val="000D27AD"/>
    <w:rsid w:val="000D28CF"/>
    <w:rsid w:val="000D29D1"/>
    <w:rsid w:val="000D2B0A"/>
    <w:rsid w:val="000D3286"/>
    <w:rsid w:val="000D344D"/>
    <w:rsid w:val="000D40E7"/>
    <w:rsid w:val="000D584F"/>
    <w:rsid w:val="000D76BC"/>
    <w:rsid w:val="000D7750"/>
    <w:rsid w:val="000E0229"/>
    <w:rsid w:val="000E059D"/>
    <w:rsid w:val="000E071E"/>
    <w:rsid w:val="000E0DEE"/>
    <w:rsid w:val="000E145C"/>
    <w:rsid w:val="000E181D"/>
    <w:rsid w:val="000E27AA"/>
    <w:rsid w:val="000E337A"/>
    <w:rsid w:val="000E34FD"/>
    <w:rsid w:val="000E4350"/>
    <w:rsid w:val="000E4376"/>
    <w:rsid w:val="000E4408"/>
    <w:rsid w:val="000E443B"/>
    <w:rsid w:val="000E53AB"/>
    <w:rsid w:val="000E5716"/>
    <w:rsid w:val="000E7941"/>
    <w:rsid w:val="000E7A79"/>
    <w:rsid w:val="000F0140"/>
    <w:rsid w:val="000F15B2"/>
    <w:rsid w:val="000F1658"/>
    <w:rsid w:val="000F19DE"/>
    <w:rsid w:val="000F2E1F"/>
    <w:rsid w:val="000F3210"/>
    <w:rsid w:val="000F37B0"/>
    <w:rsid w:val="000F4595"/>
    <w:rsid w:val="000F4B05"/>
    <w:rsid w:val="000F4CB2"/>
    <w:rsid w:val="000F4E44"/>
    <w:rsid w:val="000F4E90"/>
    <w:rsid w:val="000F5319"/>
    <w:rsid w:val="000F568D"/>
    <w:rsid w:val="000F68D0"/>
    <w:rsid w:val="000F6B15"/>
    <w:rsid w:val="000F73FD"/>
    <w:rsid w:val="00101043"/>
    <w:rsid w:val="0010170B"/>
    <w:rsid w:val="00101732"/>
    <w:rsid w:val="00101C4F"/>
    <w:rsid w:val="00101D6B"/>
    <w:rsid w:val="00102C9F"/>
    <w:rsid w:val="00103565"/>
    <w:rsid w:val="001059C8"/>
    <w:rsid w:val="00106279"/>
    <w:rsid w:val="001068D2"/>
    <w:rsid w:val="00106932"/>
    <w:rsid w:val="001069F2"/>
    <w:rsid w:val="00106B99"/>
    <w:rsid w:val="001103BD"/>
    <w:rsid w:val="001107F0"/>
    <w:rsid w:val="00111208"/>
    <w:rsid w:val="001115E4"/>
    <w:rsid w:val="00111808"/>
    <w:rsid w:val="001121A9"/>
    <w:rsid w:val="00112220"/>
    <w:rsid w:val="0011339F"/>
    <w:rsid w:val="0011369A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1625"/>
    <w:rsid w:val="00121BF6"/>
    <w:rsid w:val="0012212C"/>
    <w:rsid w:val="00122839"/>
    <w:rsid w:val="00122B0C"/>
    <w:rsid w:val="001237AC"/>
    <w:rsid w:val="00124E12"/>
    <w:rsid w:val="00124E75"/>
    <w:rsid w:val="0012673D"/>
    <w:rsid w:val="001269B8"/>
    <w:rsid w:val="00126B58"/>
    <w:rsid w:val="00126D9D"/>
    <w:rsid w:val="00127099"/>
    <w:rsid w:val="00132091"/>
    <w:rsid w:val="00132830"/>
    <w:rsid w:val="00132B71"/>
    <w:rsid w:val="00132BFF"/>
    <w:rsid w:val="0013427A"/>
    <w:rsid w:val="001348FE"/>
    <w:rsid w:val="00134933"/>
    <w:rsid w:val="00134B36"/>
    <w:rsid w:val="00134D55"/>
    <w:rsid w:val="001354B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C06"/>
    <w:rsid w:val="00141E40"/>
    <w:rsid w:val="00141F08"/>
    <w:rsid w:val="00141FF2"/>
    <w:rsid w:val="0014287A"/>
    <w:rsid w:val="00142DE2"/>
    <w:rsid w:val="00144C87"/>
    <w:rsid w:val="001467B1"/>
    <w:rsid w:val="0014686C"/>
    <w:rsid w:val="00147640"/>
    <w:rsid w:val="00150175"/>
    <w:rsid w:val="001502C8"/>
    <w:rsid w:val="001503CB"/>
    <w:rsid w:val="001509A3"/>
    <w:rsid w:val="00151011"/>
    <w:rsid w:val="00151224"/>
    <w:rsid w:val="0015130F"/>
    <w:rsid w:val="001532BA"/>
    <w:rsid w:val="00153FED"/>
    <w:rsid w:val="00155953"/>
    <w:rsid w:val="00155AE3"/>
    <w:rsid w:val="00155BFD"/>
    <w:rsid w:val="00156ABA"/>
    <w:rsid w:val="00157390"/>
    <w:rsid w:val="00157479"/>
    <w:rsid w:val="00157DC5"/>
    <w:rsid w:val="001602A3"/>
    <w:rsid w:val="00160998"/>
    <w:rsid w:val="00160CD6"/>
    <w:rsid w:val="00160F5F"/>
    <w:rsid w:val="001621ED"/>
    <w:rsid w:val="00162308"/>
    <w:rsid w:val="0016316A"/>
    <w:rsid w:val="001637C9"/>
    <w:rsid w:val="0016381F"/>
    <w:rsid w:val="00163D1D"/>
    <w:rsid w:val="00164171"/>
    <w:rsid w:val="00164E58"/>
    <w:rsid w:val="00165033"/>
    <w:rsid w:val="001665EB"/>
    <w:rsid w:val="001670EA"/>
    <w:rsid w:val="001674A0"/>
    <w:rsid w:val="001707EC"/>
    <w:rsid w:val="00170A50"/>
    <w:rsid w:val="0017140C"/>
    <w:rsid w:val="00174FFD"/>
    <w:rsid w:val="001759CA"/>
    <w:rsid w:val="0017651D"/>
    <w:rsid w:val="0017726A"/>
    <w:rsid w:val="00177D89"/>
    <w:rsid w:val="00177DD3"/>
    <w:rsid w:val="00177EB3"/>
    <w:rsid w:val="00180278"/>
    <w:rsid w:val="001807F2"/>
    <w:rsid w:val="0018161B"/>
    <w:rsid w:val="00181798"/>
    <w:rsid w:val="001818A7"/>
    <w:rsid w:val="00182725"/>
    <w:rsid w:val="001829C1"/>
    <w:rsid w:val="001829C8"/>
    <w:rsid w:val="00185152"/>
    <w:rsid w:val="0018588F"/>
    <w:rsid w:val="00185BBC"/>
    <w:rsid w:val="00185DB1"/>
    <w:rsid w:val="00186576"/>
    <w:rsid w:val="00186904"/>
    <w:rsid w:val="00186B0A"/>
    <w:rsid w:val="001905BD"/>
    <w:rsid w:val="00191395"/>
    <w:rsid w:val="00192254"/>
    <w:rsid w:val="00192FE6"/>
    <w:rsid w:val="0019360B"/>
    <w:rsid w:val="00193986"/>
    <w:rsid w:val="00193B08"/>
    <w:rsid w:val="0019432C"/>
    <w:rsid w:val="00194570"/>
    <w:rsid w:val="00196BF4"/>
    <w:rsid w:val="001972DA"/>
    <w:rsid w:val="001976AA"/>
    <w:rsid w:val="001A02F6"/>
    <w:rsid w:val="001A0606"/>
    <w:rsid w:val="001A15C6"/>
    <w:rsid w:val="001A16B5"/>
    <w:rsid w:val="001A5510"/>
    <w:rsid w:val="001A5B0A"/>
    <w:rsid w:val="001A5B8E"/>
    <w:rsid w:val="001A5C7B"/>
    <w:rsid w:val="001A5E19"/>
    <w:rsid w:val="001A63D8"/>
    <w:rsid w:val="001A70A7"/>
    <w:rsid w:val="001B01FA"/>
    <w:rsid w:val="001B05A3"/>
    <w:rsid w:val="001B0832"/>
    <w:rsid w:val="001B0BC0"/>
    <w:rsid w:val="001B0C57"/>
    <w:rsid w:val="001B1073"/>
    <w:rsid w:val="001B18A7"/>
    <w:rsid w:val="001B2762"/>
    <w:rsid w:val="001B27EE"/>
    <w:rsid w:val="001B36FC"/>
    <w:rsid w:val="001B41CD"/>
    <w:rsid w:val="001B41ED"/>
    <w:rsid w:val="001B4607"/>
    <w:rsid w:val="001B5BE9"/>
    <w:rsid w:val="001B7E0C"/>
    <w:rsid w:val="001C0041"/>
    <w:rsid w:val="001C0674"/>
    <w:rsid w:val="001C1405"/>
    <w:rsid w:val="001C1B93"/>
    <w:rsid w:val="001C226F"/>
    <w:rsid w:val="001C38FA"/>
    <w:rsid w:val="001C4342"/>
    <w:rsid w:val="001C5296"/>
    <w:rsid w:val="001C66AC"/>
    <w:rsid w:val="001C6754"/>
    <w:rsid w:val="001C77CB"/>
    <w:rsid w:val="001C77F0"/>
    <w:rsid w:val="001C79E5"/>
    <w:rsid w:val="001C7AC4"/>
    <w:rsid w:val="001D25E2"/>
    <w:rsid w:val="001D30C8"/>
    <w:rsid w:val="001D30C9"/>
    <w:rsid w:val="001D445B"/>
    <w:rsid w:val="001D46A0"/>
    <w:rsid w:val="001D4E24"/>
    <w:rsid w:val="001D50C2"/>
    <w:rsid w:val="001D5937"/>
    <w:rsid w:val="001D753C"/>
    <w:rsid w:val="001D7CA4"/>
    <w:rsid w:val="001D7DC4"/>
    <w:rsid w:val="001D7E58"/>
    <w:rsid w:val="001E13B3"/>
    <w:rsid w:val="001E30A0"/>
    <w:rsid w:val="001E3358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0EAF"/>
    <w:rsid w:val="001F1987"/>
    <w:rsid w:val="001F21BC"/>
    <w:rsid w:val="001F22D5"/>
    <w:rsid w:val="001F23BD"/>
    <w:rsid w:val="001F2573"/>
    <w:rsid w:val="001F34DA"/>
    <w:rsid w:val="001F4DAC"/>
    <w:rsid w:val="001F5019"/>
    <w:rsid w:val="001F51C5"/>
    <w:rsid w:val="001F65B0"/>
    <w:rsid w:val="001F67AA"/>
    <w:rsid w:val="001F6A62"/>
    <w:rsid w:val="001F6AFD"/>
    <w:rsid w:val="001F738D"/>
    <w:rsid w:val="001F7599"/>
    <w:rsid w:val="002035B3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0A800"/>
    <w:rsid w:val="00210309"/>
    <w:rsid w:val="00211519"/>
    <w:rsid w:val="0021224B"/>
    <w:rsid w:val="00212950"/>
    <w:rsid w:val="00212FB8"/>
    <w:rsid w:val="002135E0"/>
    <w:rsid w:val="00213709"/>
    <w:rsid w:val="00213BA0"/>
    <w:rsid w:val="002149AF"/>
    <w:rsid w:val="00214A86"/>
    <w:rsid w:val="00215AAA"/>
    <w:rsid w:val="00215C53"/>
    <w:rsid w:val="0021663C"/>
    <w:rsid w:val="0021683C"/>
    <w:rsid w:val="00216F5F"/>
    <w:rsid w:val="002174C9"/>
    <w:rsid w:val="00220268"/>
    <w:rsid w:val="00220615"/>
    <w:rsid w:val="00221985"/>
    <w:rsid w:val="00221EC5"/>
    <w:rsid w:val="00222A7A"/>
    <w:rsid w:val="00223EAB"/>
    <w:rsid w:val="002240B4"/>
    <w:rsid w:val="002243EA"/>
    <w:rsid w:val="00224A2C"/>
    <w:rsid w:val="00224C3F"/>
    <w:rsid w:val="00225217"/>
    <w:rsid w:val="002256D9"/>
    <w:rsid w:val="00225F87"/>
    <w:rsid w:val="00226577"/>
    <w:rsid w:val="0022687C"/>
    <w:rsid w:val="00226FB3"/>
    <w:rsid w:val="0022744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14A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1E72"/>
    <w:rsid w:val="00242E22"/>
    <w:rsid w:val="0024336B"/>
    <w:rsid w:val="00243B84"/>
    <w:rsid w:val="00244194"/>
    <w:rsid w:val="0024424F"/>
    <w:rsid w:val="00244D28"/>
    <w:rsid w:val="00245689"/>
    <w:rsid w:val="00245720"/>
    <w:rsid w:val="00245A6F"/>
    <w:rsid w:val="00245D24"/>
    <w:rsid w:val="00245FD5"/>
    <w:rsid w:val="0024667D"/>
    <w:rsid w:val="002468D6"/>
    <w:rsid w:val="002477DF"/>
    <w:rsid w:val="00251AD6"/>
    <w:rsid w:val="00252C17"/>
    <w:rsid w:val="0025307F"/>
    <w:rsid w:val="0025469D"/>
    <w:rsid w:val="002551BD"/>
    <w:rsid w:val="002568D0"/>
    <w:rsid w:val="00257C78"/>
    <w:rsid w:val="0026095C"/>
    <w:rsid w:val="00260AEE"/>
    <w:rsid w:val="002621A6"/>
    <w:rsid w:val="00262661"/>
    <w:rsid w:val="00262712"/>
    <w:rsid w:val="00262D9D"/>
    <w:rsid w:val="002632DF"/>
    <w:rsid w:val="00263946"/>
    <w:rsid w:val="002640BA"/>
    <w:rsid w:val="00264B7D"/>
    <w:rsid w:val="00264CF2"/>
    <w:rsid w:val="00264E3E"/>
    <w:rsid w:val="00265221"/>
    <w:rsid w:val="00265B6B"/>
    <w:rsid w:val="002667A8"/>
    <w:rsid w:val="00267587"/>
    <w:rsid w:val="002675C8"/>
    <w:rsid w:val="00267682"/>
    <w:rsid w:val="00267760"/>
    <w:rsid w:val="00270438"/>
    <w:rsid w:val="00270B1A"/>
    <w:rsid w:val="00271589"/>
    <w:rsid w:val="002729F1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19B6"/>
    <w:rsid w:val="00291F2B"/>
    <w:rsid w:val="00292399"/>
    <w:rsid w:val="00292AE4"/>
    <w:rsid w:val="00294445"/>
    <w:rsid w:val="00294B4D"/>
    <w:rsid w:val="0029537E"/>
    <w:rsid w:val="0029580F"/>
    <w:rsid w:val="002960D5"/>
    <w:rsid w:val="00297926"/>
    <w:rsid w:val="00297AF8"/>
    <w:rsid w:val="002A02C9"/>
    <w:rsid w:val="002A1062"/>
    <w:rsid w:val="002A2012"/>
    <w:rsid w:val="002A2413"/>
    <w:rsid w:val="002A2F5E"/>
    <w:rsid w:val="002A352A"/>
    <w:rsid w:val="002A5EC6"/>
    <w:rsid w:val="002A607D"/>
    <w:rsid w:val="002A6183"/>
    <w:rsid w:val="002A7A13"/>
    <w:rsid w:val="002B0106"/>
    <w:rsid w:val="002B132E"/>
    <w:rsid w:val="002B1499"/>
    <w:rsid w:val="002B1507"/>
    <w:rsid w:val="002B1DF1"/>
    <w:rsid w:val="002B27FA"/>
    <w:rsid w:val="002B2813"/>
    <w:rsid w:val="002B2D29"/>
    <w:rsid w:val="002B3B31"/>
    <w:rsid w:val="002B3BBD"/>
    <w:rsid w:val="002B4FA7"/>
    <w:rsid w:val="002C00AC"/>
    <w:rsid w:val="002C0C4B"/>
    <w:rsid w:val="002C1EEA"/>
    <w:rsid w:val="002C43E4"/>
    <w:rsid w:val="002C448F"/>
    <w:rsid w:val="002C47AD"/>
    <w:rsid w:val="002C5510"/>
    <w:rsid w:val="002C6034"/>
    <w:rsid w:val="002C635B"/>
    <w:rsid w:val="002C7170"/>
    <w:rsid w:val="002C7276"/>
    <w:rsid w:val="002C770F"/>
    <w:rsid w:val="002C7CFF"/>
    <w:rsid w:val="002D0BC6"/>
    <w:rsid w:val="002D12DB"/>
    <w:rsid w:val="002D17C5"/>
    <w:rsid w:val="002D1E36"/>
    <w:rsid w:val="002D2134"/>
    <w:rsid w:val="002D277F"/>
    <w:rsid w:val="002D2EFB"/>
    <w:rsid w:val="002D365F"/>
    <w:rsid w:val="002D4CA2"/>
    <w:rsid w:val="002D51DF"/>
    <w:rsid w:val="002D6892"/>
    <w:rsid w:val="002D68C2"/>
    <w:rsid w:val="002D7C86"/>
    <w:rsid w:val="002E0692"/>
    <w:rsid w:val="002E1293"/>
    <w:rsid w:val="002E1D74"/>
    <w:rsid w:val="002E2943"/>
    <w:rsid w:val="002E2CF1"/>
    <w:rsid w:val="002E3259"/>
    <w:rsid w:val="002E34AF"/>
    <w:rsid w:val="002E4AAC"/>
    <w:rsid w:val="002E53DE"/>
    <w:rsid w:val="002E563B"/>
    <w:rsid w:val="002E5746"/>
    <w:rsid w:val="002E62D2"/>
    <w:rsid w:val="002E734F"/>
    <w:rsid w:val="002E74AF"/>
    <w:rsid w:val="002E758C"/>
    <w:rsid w:val="002F1038"/>
    <w:rsid w:val="002F13C9"/>
    <w:rsid w:val="002F22FF"/>
    <w:rsid w:val="002F2382"/>
    <w:rsid w:val="002F28A7"/>
    <w:rsid w:val="002F2D8F"/>
    <w:rsid w:val="002F5BE4"/>
    <w:rsid w:val="002F5D93"/>
    <w:rsid w:val="002F613F"/>
    <w:rsid w:val="002F695B"/>
    <w:rsid w:val="002F6E5E"/>
    <w:rsid w:val="002F7128"/>
    <w:rsid w:val="002F72DA"/>
    <w:rsid w:val="002F76B1"/>
    <w:rsid w:val="002F7CDC"/>
    <w:rsid w:val="002F7D66"/>
    <w:rsid w:val="002F7DBE"/>
    <w:rsid w:val="002FD911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6E"/>
    <w:rsid w:val="003062E6"/>
    <w:rsid w:val="003068B6"/>
    <w:rsid w:val="003071F6"/>
    <w:rsid w:val="00307FE0"/>
    <w:rsid w:val="003107EB"/>
    <w:rsid w:val="00310E66"/>
    <w:rsid w:val="00311C08"/>
    <w:rsid w:val="003125E0"/>
    <w:rsid w:val="00312761"/>
    <w:rsid w:val="00312ECE"/>
    <w:rsid w:val="00313223"/>
    <w:rsid w:val="0031393C"/>
    <w:rsid w:val="00313CB0"/>
    <w:rsid w:val="00313F96"/>
    <w:rsid w:val="00314B0A"/>
    <w:rsid w:val="003150CE"/>
    <w:rsid w:val="00315AAB"/>
    <w:rsid w:val="003173A1"/>
    <w:rsid w:val="003175E1"/>
    <w:rsid w:val="0031787F"/>
    <w:rsid w:val="00320299"/>
    <w:rsid w:val="00321154"/>
    <w:rsid w:val="003211B0"/>
    <w:rsid w:val="00321EDA"/>
    <w:rsid w:val="0032227C"/>
    <w:rsid w:val="003224AA"/>
    <w:rsid w:val="003224E7"/>
    <w:rsid w:val="00324119"/>
    <w:rsid w:val="00325D7A"/>
    <w:rsid w:val="00326145"/>
    <w:rsid w:val="00327163"/>
    <w:rsid w:val="00327305"/>
    <w:rsid w:val="003273C5"/>
    <w:rsid w:val="00327531"/>
    <w:rsid w:val="00330187"/>
    <w:rsid w:val="00330E0C"/>
    <w:rsid w:val="00331C77"/>
    <w:rsid w:val="00331DB6"/>
    <w:rsid w:val="00331F96"/>
    <w:rsid w:val="00332B55"/>
    <w:rsid w:val="00332CE9"/>
    <w:rsid w:val="003336B9"/>
    <w:rsid w:val="00334095"/>
    <w:rsid w:val="0033476C"/>
    <w:rsid w:val="003353DC"/>
    <w:rsid w:val="00335EA8"/>
    <w:rsid w:val="003363DD"/>
    <w:rsid w:val="00337810"/>
    <w:rsid w:val="00337C2A"/>
    <w:rsid w:val="00340361"/>
    <w:rsid w:val="00340795"/>
    <w:rsid w:val="0034111C"/>
    <w:rsid w:val="00341E60"/>
    <w:rsid w:val="0034217F"/>
    <w:rsid w:val="00342AD2"/>
    <w:rsid w:val="00343954"/>
    <w:rsid w:val="0034402E"/>
    <w:rsid w:val="00345405"/>
    <w:rsid w:val="00345DDD"/>
    <w:rsid w:val="00346FED"/>
    <w:rsid w:val="00351559"/>
    <w:rsid w:val="00351E01"/>
    <w:rsid w:val="00352412"/>
    <w:rsid w:val="00352968"/>
    <w:rsid w:val="0035298B"/>
    <w:rsid w:val="00352D21"/>
    <w:rsid w:val="0035443D"/>
    <w:rsid w:val="00354AA2"/>
    <w:rsid w:val="00354FEE"/>
    <w:rsid w:val="00355916"/>
    <w:rsid w:val="00356275"/>
    <w:rsid w:val="00356C0B"/>
    <w:rsid w:val="00357B9C"/>
    <w:rsid w:val="00357D01"/>
    <w:rsid w:val="0036070A"/>
    <w:rsid w:val="00361412"/>
    <w:rsid w:val="003615CA"/>
    <w:rsid w:val="00361A97"/>
    <w:rsid w:val="00363311"/>
    <w:rsid w:val="003636B8"/>
    <w:rsid w:val="00363B2C"/>
    <w:rsid w:val="003642A6"/>
    <w:rsid w:val="00364763"/>
    <w:rsid w:val="00365C3D"/>
    <w:rsid w:val="00366C1B"/>
    <w:rsid w:val="00367337"/>
    <w:rsid w:val="00367367"/>
    <w:rsid w:val="003676D1"/>
    <w:rsid w:val="00367FD8"/>
    <w:rsid w:val="0037004E"/>
    <w:rsid w:val="00370B63"/>
    <w:rsid w:val="00370FCC"/>
    <w:rsid w:val="003711AF"/>
    <w:rsid w:val="0037145D"/>
    <w:rsid w:val="00372F19"/>
    <w:rsid w:val="003735C6"/>
    <w:rsid w:val="00374309"/>
    <w:rsid w:val="0037430C"/>
    <w:rsid w:val="00374848"/>
    <w:rsid w:val="003757A1"/>
    <w:rsid w:val="00375D09"/>
    <w:rsid w:val="003762DC"/>
    <w:rsid w:val="0037630F"/>
    <w:rsid w:val="0037739D"/>
    <w:rsid w:val="0037751C"/>
    <w:rsid w:val="00380B66"/>
    <w:rsid w:val="00380F3F"/>
    <w:rsid w:val="00381953"/>
    <w:rsid w:val="00382232"/>
    <w:rsid w:val="0038223F"/>
    <w:rsid w:val="00382873"/>
    <w:rsid w:val="00382F1A"/>
    <w:rsid w:val="00383282"/>
    <w:rsid w:val="0038333B"/>
    <w:rsid w:val="00383422"/>
    <w:rsid w:val="00383658"/>
    <w:rsid w:val="0038412E"/>
    <w:rsid w:val="003843CE"/>
    <w:rsid w:val="00386053"/>
    <w:rsid w:val="0038771D"/>
    <w:rsid w:val="00390935"/>
    <w:rsid w:val="003919D0"/>
    <w:rsid w:val="00392491"/>
    <w:rsid w:val="003935B0"/>
    <w:rsid w:val="00393E44"/>
    <w:rsid w:val="00394301"/>
    <w:rsid w:val="00395844"/>
    <w:rsid w:val="0039747B"/>
    <w:rsid w:val="00397AB6"/>
    <w:rsid w:val="00397ACA"/>
    <w:rsid w:val="00397C9D"/>
    <w:rsid w:val="003A0D87"/>
    <w:rsid w:val="003A10C3"/>
    <w:rsid w:val="003A190E"/>
    <w:rsid w:val="003A2658"/>
    <w:rsid w:val="003A495D"/>
    <w:rsid w:val="003A4A40"/>
    <w:rsid w:val="003A4C7C"/>
    <w:rsid w:val="003A5611"/>
    <w:rsid w:val="003A5844"/>
    <w:rsid w:val="003A597F"/>
    <w:rsid w:val="003A613F"/>
    <w:rsid w:val="003A71A8"/>
    <w:rsid w:val="003A71D2"/>
    <w:rsid w:val="003A78E6"/>
    <w:rsid w:val="003A7EA4"/>
    <w:rsid w:val="003B00CA"/>
    <w:rsid w:val="003B030B"/>
    <w:rsid w:val="003B0432"/>
    <w:rsid w:val="003B0821"/>
    <w:rsid w:val="003B0BE9"/>
    <w:rsid w:val="003B0F4B"/>
    <w:rsid w:val="003B2E9B"/>
    <w:rsid w:val="003B2F8D"/>
    <w:rsid w:val="003B3752"/>
    <w:rsid w:val="003B3C64"/>
    <w:rsid w:val="003B3DDF"/>
    <w:rsid w:val="003B4822"/>
    <w:rsid w:val="003B4FAA"/>
    <w:rsid w:val="003B547A"/>
    <w:rsid w:val="003B6EC0"/>
    <w:rsid w:val="003B75B9"/>
    <w:rsid w:val="003C087B"/>
    <w:rsid w:val="003C0DA2"/>
    <w:rsid w:val="003C1A18"/>
    <w:rsid w:val="003C4F42"/>
    <w:rsid w:val="003C5C41"/>
    <w:rsid w:val="003C5D48"/>
    <w:rsid w:val="003C669D"/>
    <w:rsid w:val="003C6877"/>
    <w:rsid w:val="003C6973"/>
    <w:rsid w:val="003C6F0B"/>
    <w:rsid w:val="003C7062"/>
    <w:rsid w:val="003C7461"/>
    <w:rsid w:val="003D0788"/>
    <w:rsid w:val="003D0A78"/>
    <w:rsid w:val="003D132A"/>
    <w:rsid w:val="003D1517"/>
    <w:rsid w:val="003D1D50"/>
    <w:rsid w:val="003D232D"/>
    <w:rsid w:val="003D286B"/>
    <w:rsid w:val="003D2938"/>
    <w:rsid w:val="003D3F36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1D8E"/>
    <w:rsid w:val="003F22A0"/>
    <w:rsid w:val="003F2CC6"/>
    <w:rsid w:val="003F3FCC"/>
    <w:rsid w:val="003F5547"/>
    <w:rsid w:val="003F5C40"/>
    <w:rsid w:val="003F6E12"/>
    <w:rsid w:val="003F6F8B"/>
    <w:rsid w:val="003F75ED"/>
    <w:rsid w:val="004002B7"/>
    <w:rsid w:val="004005EA"/>
    <w:rsid w:val="0040061E"/>
    <w:rsid w:val="0040067D"/>
    <w:rsid w:val="00400F31"/>
    <w:rsid w:val="004023BA"/>
    <w:rsid w:val="004030D8"/>
    <w:rsid w:val="0040473B"/>
    <w:rsid w:val="00404918"/>
    <w:rsid w:val="00406B4D"/>
    <w:rsid w:val="00411B1D"/>
    <w:rsid w:val="00412E9B"/>
    <w:rsid w:val="0041443C"/>
    <w:rsid w:val="004144C8"/>
    <w:rsid w:val="0041488F"/>
    <w:rsid w:val="004154B6"/>
    <w:rsid w:val="004154F7"/>
    <w:rsid w:val="004165F9"/>
    <w:rsid w:val="00416D44"/>
    <w:rsid w:val="004176FF"/>
    <w:rsid w:val="00417A1E"/>
    <w:rsid w:val="00417C69"/>
    <w:rsid w:val="00417E57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0B"/>
    <w:rsid w:val="00432110"/>
    <w:rsid w:val="00432865"/>
    <w:rsid w:val="004328EE"/>
    <w:rsid w:val="00432CB5"/>
    <w:rsid w:val="00433EBE"/>
    <w:rsid w:val="00434406"/>
    <w:rsid w:val="004373DC"/>
    <w:rsid w:val="00440FED"/>
    <w:rsid w:val="00441B92"/>
    <w:rsid w:val="00442997"/>
    <w:rsid w:val="004434F5"/>
    <w:rsid w:val="00443A9F"/>
    <w:rsid w:val="0044431A"/>
    <w:rsid w:val="0044474B"/>
    <w:rsid w:val="00445FF7"/>
    <w:rsid w:val="004508A8"/>
    <w:rsid w:val="00450D0C"/>
    <w:rsid w:val="00452CA7"/>
    <w:rsid w:val="00452DF8"/>
    <w:rsid w:val="00453341"/>
    <w:rsid w:val="004540E6"/>
    <w:rsid w:val="004545C6"/>
    <w:rsid w:val="00454870"/>
    <w:rsid w:val="00454DCA"/>
    <w:rsid w:val="00454E26"/>
    <w:rsid w:val="00456544"/>
    <w:rsid w:val="00456554"/>
    <w:rsid w:val="00456649"/>
    <w:rsid w:val="004567B7"/>
    <w:rsid w:val="00456856"/>
    <w:rsid w:val="004571EF"/>
    <w:rsid w:val="0046047A"/>
    <w:rsid w:val="00461210"/>
    <w:rsid w:val="00461700"/>
    <w:rsid w:val="00461AAC"/>
    <w:rsid w:val="00461C07"/>
    <w:rsid w:val="00461EB5"/>
    <w:rsid w:val="00462490"/>
    <w:rsid w:val="00462AC9"/>
    <w:rsid w:val="00463428"/>
    <w:rsid w:val="0046348F"/>
    <w:rsid w:val="00463DC3"/>
    <w:rsid w:val="00465299"/>
    <w:rsid w:val="0046679B"/>
    <w:rsid w:val="00466A0F"/>
    <w:rsid w:val="00466C1B"/>
    <w:rsid w:val="0046795B"/>
    <w:rsid w:val="004708C0"/>
    <w:rsid w:val="0047115F"/>
    <w:rsid w:val="004715CB"/>
    <w:rsid w:val="00471863"/>
    <w:rsid w:val="00472E11"/>
    <w:rsid w:val="00473777"/>
    <w:rsid w:val="00473A14"/>
    <w:rsid w:val="004745A9"/>
    <w:rsid w:val="00474617"/>
    <w:rsid w:val="00474871"/>
    <w:rsid w:val="00474CA8"/>
    <w:rsid w:val="00474E43"/>
    <w:rsid w:val="00476A55"/>
    <w:rsid w:val="00480050"/>
    <w:rsid w:val="0048076D"/>
    <w:rsid w:val="004812B9"/>
    <w:rsid w:val="0048134D"/>
    <w:rsid w:val="004813B4"/>
    <w:rsid w:val="00481624"/>
    <w:rsid w:val="00481765"/>
    <w:rsid w:val="00481A45"/>
    <w:rsid w:val="00481D90"/>
    <w:rsid w:val="00481F8A"/>
    <w:rsid w:val="00482700"/>
    <w:rsid w:val="00482CD4"/>
    <w:rsid w:val="00483261"/>
    <w:rsid w:val="0048328A"/>
    <w:rsid w:val="00483DB2"/>
    <w:rsid w:val="00484377"/>
    <w:rsid w:val="00485B23"/>
    <w:rsid w:val="00485B50"/>
    <w:rsid w:val="00486635"/>
    <w:rsid w:val="004874E4"/>
    <w:rsid w:val="0049070D"/>
    <w:rsid w:val="00490A39"/>
    <w:rsid w:val="00490E82"/>
    <w:rsid w:val="00491793"/>
    <w:rsid w:val="00491BE4"/>
    <w:rsid w:val="00491DB2"/>
    <w:rsid w:val="00491E0E"/>
    <w:rsid w:val="004923C2"/>
    <w:rsid w:val="00492877"/>
    <w:rsid w:val="00494A9C"/>
    <w:rsid w:val="00495BA6"/>
    <w:rsid w:val="00496DC2"/>
    <w:rsid w:val="00496E75"/>
    <w:rsid w:val="004A014C"/>
    <w:rsid w:val="004A0AA8"/>
    <w:rsid w:val="004A0E06"/>
    <w:rsid w:val="004A1FE4"/>
    <w:rsid w:val="004A2103"/>
    <w:rsid w:val="004A2C59"/>
    <w:rsid w:val="004A2CA9"/>
    <w:rsid w:val="004A33EF"/>
    <w:rsid w:val="004A34C9"/>
    <w:rsid w:val="004A3CB5"/>
    <w:rsid w:val="004A537D"/>
    <w:rsid w:val="004A67F0"/>
    <w:rsid w:val="004A71C3"/>
    <w:rsid w:val="004A7769"/>
    <w:rsid w:val="004A7E53"/>
    <w:rsid w:val="004B23AD"/>
    <w:rsid w:val="004B2965"/>
    <w:rsid w:val="004B3265"/>
    <w:rsid w:val="004B4224"/>
    <w:rsid w:val="004B4297"/>
    <w:rsid w:val="004B446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3F12"/>
    <w:rsid w:val="004C483D"/>
    <w:rsid w:val="004C4D15"/>
    <w:rsid w:val="004C4D8E"/>
    <w:rsid w:val="004C6DA5"/>
    <w:rsid w:val="004C795A"/>
    <w:rsid w:val="004C7BFE"/>
    <w:rsid w:val="004C7F93"/>
    <w:rsid w:val="004D07BA"/>
    <w:rsid w:val="004D2629"/>
    <w:rsid w:val="004D26B8"/>
    <w:rsid w:val="004D2C2C"/>
    <w:rsid w:val="004D38C2"/>
    <w:rsid w:val="004D3DA0"/>
    <w:rsid w:val="004D41DC"/>
    <w:rsid w:val="004D454E"/>
    <w:rsid w:val="004D4654"/>
    <w:rsid w:val="004D4FBD"/>
    <w:rsid w:val="004D4FC0"/>
    <w:rsid w:val="004D5CE7"/>
    <w:rsid w:val="004D6381"/>
    <w:rsid w:val="004D7094"/>
    <w:rsid w:val="004D74D1"/>
    <w:rsid w:val="004D7DA8"/>
    <w:rsid w:val="004E10CD"/>
    <w:rsid w:val="004E1401"/>
    <w:rsid w:val="004E1F39"/>
    <w:rsid w:val="004E2892"/>
    <w:rsid w:val="004E362B"/>
    <w:rsid w:val="004E3681"/>
    <w:rsid w:val="004E3D74"/>
    <w:rsid w:val="004E5371"/>
    <w:rsid w:val="004E5961"/>
    <w:rsid w:val="004E5DE1"/>
    <w:rsid w:val="004E6A72"/>
    <w:rsid w:val="004E7384"/>
    <w:rsid w:val="004E784B"/>
    <w:rsid w:val="004E7B0F"/>
    <w:rsid w:val="004F0224"/>
    <w:rsid w:val="004F0DB4"/>
    <w:rsid w:val="004F0E04"/>
    <w:rsid w:val="004F125C"/>
    <w:rsid w:val="004F1CD3"/>
    <w:rsid w:val="004F1E21"/>
    <w:rsid w:val="004F1EBC"/>
    <w:rsid w:val="004F20E8"/>
    <w:rsid w:val="004F3172"/>
    <w:rsid w:val="004F3B71"/>
    <w:rsid w:val="004F3FE5"/>
    <w:rsid w:val="004F5154"/>
    <w:rsid w:val="004F5835"/>
    <w:rsid w:val="004F5A71"/>
    <w:rsid w:val="004F661C"/>
    <w:rsid w:val="004F6777"/>
    <w:rsid w:val="004F6D99"/>
    <w:rsid w:val="00500572"/>
    <w:rsid w:val="00500701"/>
    <w:rsid w:val="00501304"/>
    <w:rsid w:val="00501425"/>
    <w:rsid w:val="0050189E"/>
    <w:rsid w:val="0050308D"/>
    <w:rsid w:val="0050318B"/>
    <w:rsid w:val="00503B83"/>
    <w:rsid w:val="00503CF2"/>
    <w:rsid w:val="00503E1C"/>
    <w:rsid w:val="00504311"/>
    <w:rsid w:val="0050485C"/>
    <w:rsid w:val="00504AC6"/>
    <w:rsid w:val="00504D75"/>
    <w:rsid w:val="00504DAB"/>
    <w:rsid w:val="00505190"/>
    <w:rsid w:val="00505D51"/>
    <w:rsid w:val="00506912"/>
    <w:rsid w:val="00506C99"/>
    <w:rsid w:val="00507242"/>
    <w:rsid w:val="0050739F"/>
    <w:rsid w:val="00510134"/>
    <w:rsid w:val="00510ABC"/>
    <w:rsid w:val="00511079"/>
    <w:rsid w:val="00511411"/>
    <w:rsid w:val="00511CDF"/>
    <w:rsid w:val="00512829"/>
    <w:rsid w:val="00513839"/>
    <w:rsid w:val="00513AB8"/>
    <w:rsid w:val="00513DEF"/>
    <w:rsid w:val="0051423C"/>
    <w:rsid w:val="005148D4"/>
    <w:rsid w:val="00514C91"/>
    <w:rsid w:val="005153CE"/>
    <w:rsid w:val="00515FC6"/>
    <w:rsid w:val="00516241"/>
    <w:rsid w:val="00516FD9"/>
    <w:rsid w:val="0051701F"/>
    <w:rsid w:val="0051791D"/>
    <w:rsid w:val="00520D6D"/>
    <w:rsid w:val="005212FD"/>
    <w:rsid w:val="00521425"/>
    <w:rsid w:val="00522F54"/>
    <w:rsid w:val="00523B2C"/>
    <w:rsid w:val="00523E75"/>
    <w:rsid w:val="005243E0"/>
    <w:rsid w:val="005256F3"/>
    <w:rsid w:val="00525B99"/>
    <w:rsid w:val="005265A3"/>
    <w:rsid w:val="00526783"/>
    <w:rsid w:val="005268D3"/>
    <w:rsid w:val="0052773A"/>
    <w:rsid w:val="00527FB1"/>
    <w:rsid w:val="00530423"/>
    <w:rsid w:val="0053107E"/>
    <w:rsid w:val="005312CB"/>
    <w:rsid w:val="0053162F"/>
    <w:rsid w:val="00531777"/>
    <w:rsid w:val="00531A07"/>
    <w:rsid w:val="00532447"/>
    <w:rsid w:val="0053281C"/>
    <w:rsid w:val="00532AD0"/>
    <w:rsid w:val="0053311D"/>
    <w:rsid w:val="00533B93"/>
    <w:rsid w:val="005340C9"/>
    <w:rsid w:val="00536698"/>
    <w:rsid w:val="005375FE"/>
    <w:rsid w:val="00537889"/>
    <w:rsid w:val="00540BFC"/>
    <w:rsid w:val="0054195A"/>
    <w:rsid w:val="005420DE"/>
    <w:rsid w:val="00542249"/>
    <w:rsid w:val="00542CEB"/>
    <w:rsid w:val="005431F5"/>
    <w:rsid w:val="00543707"/>
    <w:rsid w:val="005439D2"/>
    <w:rsid w:val="00543EBB"/>
    <w:rsid w:val="00544213"/>
    <w:rsid w:val="005443DF"/>
    <w:rsid w:val="0054486D"/>
    <w:rsid w:val="005453F3"/>
    <w:rsid w:val="00545549"/>
    <w:rsid w:val="00546686"/>
    <w:rsid w:val="005469F5"/>
    <w:rsid w:val="00546F36"/>
    <w:rsid w:val="005516B0"/>
    <w:rsid w:val="005518ED"/>
    <w:rsid w:val="00551A64"/>
    <w:rsid w:val="00552093"/>
    <w:rsid w:val="00554035"/>
    <w:rsid w:val="00554A2E"/>
    <w:rsid w:val="00554C49"/>
    <w:rsid w:val="00554E06"/>
    <w:rsid w:val="00554E4B"/>
    <w:rsid w:val="0055519C"/>
    <w:rsid w:val="00555C30"/>
    <w:rsid w:val="00555F67"/>
    <w:rsid w:val="00556BCE"/>
    <w:rsid w:val="00556E32"/>
    <w:rsid w:val="005601A0"/>
    <w:rsid w:val="005604F1"/>
    <w:rsid w:val="005606A4"/>
    <w:rsid w:val="005607B8"/>
    <w:rsid w:val="00560CF5"/>
    <w:rsid w:val="00561F5E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01B"/>
    <w:rsid w:val="00567415"/>
    <w:rsid w:val="00567610"/>
    <w:rsid w:val="00570D9F"/>
    <w:rsid w:val="0057178A"/>
    <w:rsid w:val="0057185C"/>
    <w:rsid w:val="00571CA8"/>
    <w:rsid w:val="00572947"/>
    <w:rsid w:val="00573138"/>
    <w:rsid w:val="005734A7"/>
    <w:rsid w:val="005746C4"/>
    <w:rsid w:val="00574B50"/>
    <w:rsid w:val="00577835"/>
    <w:rsid w:val="00577D79"/>
    <w:rsid w:val="00580793"/>
    <w:rsid w:val="00580A1F"/>
    <w:rsid w:val="00580CFC"/>
    <w:rsid w:val="005811CC"/>
    <w:rsid w:val="00581470"/>
    <w:rsid w:val="00581B62"/>
    <w:rsid w:val="00581BAD"/>
    <w:rsid w:val="00582087"/>
    <w:rsid w:val="00582734"/>
    <w:rsid w:val="00582F21"/>
    <w:rsid w:val="005831DD"/>
    <w:rsid w:val="00584320"/>
    <w:rsid w:val="00585484"/>
    <w:rsid w:val="00585557"/>
    <w:rsid w:val="005870EF"/>
    <w:rsid w:val="00587229"/>
    <w:rsid w:val="00587503"/>
    <w:rsid w:val="00587F7F"/>
    <w:rsid w:val="00590E8D"/>
    <w:rsid w:val="00591511"/>
    <w:rsid w:val="00591E50"/>
    <w:rsid w:val="00592C28"/>
    <w:rsid w:val="00592CDA"/>
    <w:rsid w:val="0059331A"/>
    <w:rsid w:val="00593A72"/>
    <w:rsid w:val="00595A8C"/>
    <w:rsid w:val="00595C2C"/>
    <w:rsid w:val="00596180"/>
    <w:rsid w:val="00596BBA"/>
    <w:rsid w:val="00596E1E"/>
    <w:rsid w:val="00597386"/>
    <w:rsid w:val="005975C4"/>
    <w:rsid w:val="00597ED8"/>
    <w:rsid w:val="005A035B"/>
    <w:rsid w:val="005A17AE"/>
    <w:rsid w:val="005A1A86"/>
    <w:rsid w:val="005A2B20"/>
    <w:rsid w:val="005A34D5"/>
    <w:rsid w:val="005A3943"/>
    <w:rsid w:val="005A4904"/>
    <w:rsid w:val="005A515A"/>
    <w:rsid w:val="005A704D"/>
    <w:rsid w:val="005A72A6"/>
    <w:rsid w:val="005B355B"/>
    <w:rsid w:val="005B3C6D"/>
    <w:rsid w:val="005B4045"/>
    <w:rsid w:val="005B42A1"/>
    <w:rsid w:val="005B5D98"/>
    <w:rsid w:val="005B609E"/>
    <w:rsid w:val="005B6DF6"/>
    <w:rsid w:val="005B7B7D"/>
    <w:rsid w:val="005C18D6"/>
    <w:rsid w:val="005C1948"/>
    <w:rsid w:val="005C1D4A"/>
    <w:rsid w:val="005C22F9"/>
    <w:rsid w:val="005C263C"/>
    <w:rsid w:val="005C2679"/>
    <w:rsid w:val="005C298C"/>
    <w:rsid w:val="005C4760"/>
    <w:rsid w:val="005C519A"/>
    <w:rsid w:val="005C5870"/>
    <w:rsid w:val="005C6A00"/>
    <w:rsid w:val="005C77C4"/>
    <w:rsid w:val="005D059A"/>
    <w:rsid w:val="005D07C5"/>
    <w:rsid w:val="005D21B7"/>
    <w:rsid w:val="005D2DAD"/>
    <w:rsid w:val="005D2EA8"/>
    <w:rsid w:val="005D3F1A"/>
    <w:rsid w:val="005D4302"/>
    <w:rsid w:val="005D5A20"/>
    <w:rsid w:val="005D6DF6"/>
    <w:rsid w:val="005D786C"/>
    <w:rsid w:val="005E00E5"/>
    <w:rsid w:val="005E0148"/>
    <w:rsid w:val="005E049F"/>
    <w:rsid w:val="005E0BB6"/>
    <w:rsid w:val="005E1CD3"/>
    <w:rsid w:val="005E2D80"/>
    <w:rsid w:val="005E3073"/>
    <w:rsid w:val="005E316A"/>
    <w:rsid w:val="005E5CCD"/>
    <w:rsid w:val="005E7088"/>
    <w:rsid w:val="005E77DC"/>
    <w:rsid w:val="005E7E1B"/>
    <w:rsid w:val="005F0108"/>
    <w:rsid w:val="005F0291"/>
    <w:rsid w:val="005F0ECC"/>
    <w:rsid w:val="005F1A2E"/>
    <w:rsid w:val="005F21A5"/>
    <w:rsid w:val="005F2470"/>
    <w:rsid w:val="005F28C6"/>
    <w:rsid w:val="005F2A17"/>
    <w:rsid w:val="005F3F16"/>
    <w:rsid w:val="005F502E"/>
    <w:rsid w:val="005F52CC"/>
    <w:rsid w:val="005F5D7C"/>
    <w:rsid w:val="005F5E6F"/>
    <w:rsid w:val="005F681C"/>
    <w:rsid w:val="005F6BD4"/>
    <w:rsid w:val="005F7188"/>
    <w:rsid w:val="005F759A"/>
    <w:rsid w:val="005F7985"/>
    <w:rsid w:val="00600B2E"/>
    <w:rsid w:val="00600CCC"/>
    <w:rsid w:val="00600CEB"/>
    <w:rsid w:val="00602298"/>
    <w:rsid w:val="00602A78"/>
    <w:rsid w:val="00602A84"/>
    <w:rsid w:val="00602AA1"/>
    <w:rsid w:val="00602E8C"/>
    <w:rsid w:val="00603123"/>
    <w:rsid w:val="0060321D"/>
    <w:rsid w:val="006036F4"/>
    <w:rsid w:val="0060412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507"/>
    <w:rsid w:val="00610747"/>
    <w:rsid w:val="00610E03"/>
    <w:rsid w:val="00610FBD"/>
    <w:rsid w:val="0061176E"/>
    <w:rsid w:val="006119CB"/>
    <w:rsid w:val="0061215A"/>
    <w:rsid w:val="0061370C"/>
    <w:rsid w:val="00613E97"/>
    <w:rsid w:val="00613EA5"/>
    <w:rsid w:val="00614CD1"/>
    <w:rsid w:val="00614FE3"/>
    <w:rsid w:val="006150C7"/>
    <w:rsid w:val="006151F2"/>
    <w:rsid w:val="0061567B"/>
    <w:rsid w:val="00615AC8"/>
    <w:rsid w:val="006214FF"/>
    <w:rsid w:val="0062152A"/>
    <w:rsid w:val="00623583"/>
    <w:rsid w:val="0062462F"/>
    <w:rsid w:val="00624BA1"/>
    <w:rsid w:val="00625728"/>
    <w:rsid w:val="0062576D"/>
    <w:rsid w:val="0062661B"/>
    <w:rsid w:val="00627832"/>
    <w:rsid w:val="00630118"/>
    <w:rsid w:val="00630514"/>
    <w:rsid w:val="006310AE"/>
    <w:rsid w:val="00631762"/>
    <w:rsid w:val="00632196"/>
    <w:rsid w:val="00632BA2"/>
    <w:rsid w:val="00632F3C"/>
    <w:rsid w:val="00633BF2"/>
    <w:rsid w:val="00633F67"/>
    <w:rsid w:val="006345C3"/>
    <w:rsid w:val="0063530F"/>
    <w:rsid w:val="00635A35"/>
    <w:rsid w:val="006362F9"/>
    <w:rsid w:val="006369A9"/>
    <w:rsid w:val="006373CD"/>
    <w:rsid w:val="006374D3"/>
    <w:rsid w:val="00637C12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C73"/>
    <w:rsid w:val="00644186"/>
    <w:rsid w:val="00644A21"/>
    <w:rsid w:val="00645C9F"/>
    <w:rsid w:val="00646305"/>
    <w:rsid w:val="00646864"/>
    <w:rsid w:val="00646A6C"/>
    <w:rsid w:val="006475E6"/>
    <w:rsid w:val="006502DC"/>
    <w:rsid w:val="0065062B"/>
    <w:rsid w:val="006508B9"/>
    <w:rsid w:val="00650CA1"/>
    <w:rsid w:val="0065143C"/>
    <w:rsid w:val="00651854"/>
    <w:rsid w:val="00651991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2D93"/>
    <w:rsid w:val="006641F4"/>
    <w:rsid w:val="006646E5"/>
    <w:rsid w:val="00664A08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02C"/>
    <w:rsid w:val="0067269D"/>
    <w:rsid w:val="006726A0"/>
    <w:rsid w:val="00672988"/>
    <w:rsid w:val="00672C64"/>
    <w:rsid w:val="00674CA6"/>
    <w:rsid w:val="00674E6A"/>
    <w:rsid w:val="00675CF4"/>
    <w:rsid w:val="00676A64"/>
    <w:rsid w:val="00677925"/>
    <w:rsid w:val="006779BF"/>
    <w:rsid w:val="00677F94"/>
    <w:rsid w:val="00680F46"/>
    <w:rsid w:val="00681FDC"/>
    <w:rsid w:val="006822F1"/>
    <w:rsid w:val="006824CC"/>
    <w:rsid w:val="00682B53"/>
    <w:rsid w:val="00682F27"/>
    <w:rsid w:val="00683137"/>
    <w:rsid w:val="00684B92"/>
    <w:rsid w:val="006859DB"/>
    <w:rsid w:val="0068678D"/>
    <w:rsid w:val="006872DC"/>
    <w:rsid w:val="00687488"/>
    <w:rsid w:val="006904ED"/>
    <w:rsid w:val="00690E2E"/>
    <w:rsid w:val="006915D7"/>
    <w:rsid w:val="00692136"/>
    <w:rsid w:val="00692814"/>
    <w:rsid w:val="006932E7"/>
    <w:rsid w:val="00693347"/>
    <w:rsid w:val="0069334C"/>
    <w:rsid w:val="006952DD"/>
    <w:rsid w:val="00696CB3"/>
    <w:rsid w:val="00696D63"/>
    <w:rsid w:val="006977DD"/>
    <w:rsid w:val="006A032F"/>
    <w:rsid w:val="006A0763"/>
    <w:rsid w:val="006A0BD9"/>
    <w:rsid w:val="006A0DD3"/>
    <w:rsid w:val="006A146E"/>
    <w:rsid w:val="006A1BEB"/>
    <w:rsid w:val="006A1E98"/>
    <w:rsid w:val="006A3022"/>
    <w:rsid w:val="006A41AE"/>
    <w:rsid w:val="006A4856"/>
    <w:rsid w:val="006A5474"/>
    <w:rsid w:val="006A564B"/>
    <w:rsid w:val="006B05B5"/>
    <w:rsid w:val="006B0709"/>
    <w:rsid w:val="006B1545"/>
    <w:rsid w:val="006B1B2A"/>
    <w:rsid w:val="006B20B4"/>
    <w:rsid w:val="006B23B9"/>
    <w:rsid w:val="006B2DA7"/>
    <w:rsid w:val="006B2F4D"/>
    <w:rsid w:val="006B306B"/>
    <w:rsid w:val="006B3682"/>
    <w:rsid w:val="006B3974"/>
    <w:rsid w:val="006B48CB"/>
    <w:rsid w:val="006B4B3E"/>
    <w:rsid w:val="006B564D"/>
    <w:rsid w:val="006B707B"/>
    <w:rsid w:val="006C0FDA"/>
    <w:rsid w:val="006C1445"/>
    <w:rsid w:val="006C168D"/>
    <w:rsid w:val="006C314C"/>
    <w:rsid w:val="006C3AB0"/>
    <w:rsid w:val="006C4F54"/>
    <w:rsid w:val="006C4FC1"/>
    <w:rsid w:val="006C51A5"/>
    <w:rsid w:val="006C529D"/>
    <w:rsid w:val="006C52D3"/>
    <w:rsid w:val="006C52F5"/>
    <w:rsid w:val="006C53D0"/>
    <w:rsid w:val="006C54AB"/>
    <w:rsid w:val="006C5503"/>
    <w:rsid w:val="006C62A6"/>
    <w:rsid w:val="006C6798"/>
    <w:rsid w:val="006C6DF7"/>
    <w:rsid w:val="006D0C12"/>
    <w:rsid w:val="006D0E6B"/>
    <w:rsid w:val="006D2146"/>
    <w:rsid w:val="006D2DC9"/>
    <w:rsid w:val="006D632E"/>
    <w:rsid w:val="006E022A"/>
    <w:rsid w:val="006E094A"/>
    <w:rsid w:val="006E1035"/>
    <w:rsid w:val="006E12B1"/>
    <w:rsid w:val="006E13D1"/>
    <w:rsid w:val="006E2105"/>
    <w:rsid w:val="006E2867"/>
    <w:rsid w:val="006E34DD"/>
    <w:rsid w:val="006E4254"/>
    <w:rsid w:val="006E4D0C"/>
    <w:rsid w:val="006E4D1B"/>
    <w:rsid w:val="006E4EA1"/>
    <w:rsid w:val="006E5B78"/>
    <w:rsid w:val="006E6079"/>
    <w:rsid w:val="006E67BA"/>
    <w:rsid w:val="006E699D"/>
    <w:rsid w:val="006E6BA3"/>
    <w:rsid w:val="006F0BDE"/>
    <w:rsid w:val="006F1116"/>
    <w:rsid w:val="006F2654"/>
    <w:rsid w:val="006F3196"/>
    <w:rsid w:val="006F3C54"/>
    <w:rsid w:val="006F418C"/>
    <w:rsid w:val="006F4F39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856"/>
    <w:rsid w:val="00703989"/>
    <w:rsid w:val="007042E9"/>
    <w:rsid w:val="0070444E"/>
    <w:rsid w:val="00704495"/>
    <w:rsid w:val="007063F8"/>
    <w:rsid w:val="007070CD"/>
    <w:rsid w:val="007108D3"/>
    <w:rsid w:val="0071118B"/>
    <w:rsid w:val="00711C66"/>
    <w:rsid w:val="00711E13"/>
    <w:rsid w:val="00712799"/>
    <w:rsid w:val="00712BBB"/>
    <w:rsid w:val="00712EDA"/>
    <w:rsid w:val="007136D0"/>
    <w:rsid w:val="00714DFA"/>
    <w:rsid w:val="007155A9"/>
    <w:rsid w:val="007158E1"/>
    <w:rsid w:val="00715B77"/>
    <w:rsid w:val="00715DBA"/>
    <w:rsid w:val="00716716"/>
    <w:rsid w:val="00716AA6"/>
    <w:rsid w:val="0071705B"/>
    <w:rsid w:val="00720505"/>
    <w:rsid w:val="007224D0"/>
    <w:rsid w:val="0072295F"/>
    <w:rsid w:val="007236A3"/>
    <w:rsid w:val="007239B6"/>
    <w:rsid w:val="00723A62"/>
    <w:rsid w:val="0072490A"/>
    <w:rsid w:val="00724B64"/>
    <w:rsid w:val="0072517D"/>
    <w:rsid w:val="00726878"/>
    <w:rsid w:val="0072759F"/>
    <w:rsid w:val="0073124A"/>
    <w:rsid w:val="00731B79"/>
    <w:rsid w:val="007320A2"/>
    <w:rsid w:val="007327CE"/>
    <w:rsid w:val="00733385"/>
    <w:rsid w:val="00733893"/>
    <w:rsid w:val="00734A05"/>
    <w:rsid w:val="00734A07"/>
    <w:rsid w:val="00734A21"/>
    <w:rsid w:val="00734BF8"/>
    <w:rsid w:val="00734FE8"/>
    <w:rsid w:val="00735B14"/>
    <w:rsid w:val="00735C6F"/>
    <w:rsid w:val="00735C77"/>
    <w:rsid w:val="007365ED"/>
    <w:rsid w:val="007369C4"/>
    <w:rsid w:val="007370D9"/>
    <w:rsid w:val="00737A31"/>
    <w:rsid w:val="00742660"/>
    <w:rsid w:val="00742A6A"/>
    <w:rsid w:val="00742B44"/>
    <w:rsid w:val="00744496"/>
    <w:rsid w:val="007449E1"/>
    <w:rsid w:val="0074656E"/>
    <w:rsid w:val="007472D5"/>
    <w:rsid w:val="00750BAC"/>
    <w:rsid w:val="00752B03"/>
    <w:rsid w:val="00753454"/>
    <w:rsid w:val="00753BB5"/>
    <w:rsid w:val="007544F1"/>
    <w:rsid w:val="00755E4A"/>
    <w:rsid w:val="00756832"/>
    <w:rsid w:val="00756B44"/>
    <w:rsid w:val="00757F0B"/>
    <w:rsid w:val="007626D0"/>
    <w:rsid w:val="007637BF"/>
    <w:rsid w:val="0076439F"/>
    <w:rsid w:val="007651CA"/>
    <w:rsid w:val="00767519"/>
    <w:rsid w:val="007701CC"/>
    <w:rsid w:val="00770476"/>
    <w:rsid w:val="007704E1"/>
    <w:rsid w:val="00770E5C"/>
    <w:rsid w:val="00771BEC"/>
    <w:rsid w:val="007720BD"/>
    <w:rsid w:val="00772569"/>
    <w:rsid w:val="00772B8C"/>
    <w:rsid w:val="00772E8C"/>
    <w:rsid w:val="00772FDB"/>
    <w:rsid w:val="0077316B"/>
    <w:rsid w:val="007736D3"/>
    <w:rsid w:val="0077500F"/>
    <w:rsid w:val="0077548E"/>
    <w:rsid w:val="00775499"/>
    <w:rsid w:val="007759F3"/>
    <w:rsid w:val="00777315"/>
    <w:rsid w:val="007802E4"/>
    <w:rsid w:val="00780919"/>
    <w:rsid w:val="00781589"/>
    <w:rsid w:val="007820D0"/>
    <w:rsid w:val="007824D0"/>
    <w:rsid w:val="007826C8"/>
    <w:rsid w:val="00783657"/>
    <w:rsid w:val="007837ED"/>
    <w:rsid w:val="007838A9"/>
    <w:rsid w:val="00784190"/>
    <w:rsid w:val="0078457B"/>
    <w:rsid w:val="00784756"/>
    <w:rsid w:val="00784A13"/>
    <w:rsid w:val="0078539D"/>
    <w:rsid w:val="007856C1"/>
    <w:rsid w:val="00785B0F"/>
    <w:rsid w:val="00787051"/>
    <w:rsid w:val="00787536"/>
    <w:rsid w:val="0079018D"/>
    <w:rsid w:val="007901DC"/>
    <w:rsid w:val="007918AD"/>
    <w:rsid w:val="00791A00"/>
    <w:rsid w:val="00791DDB"/>
    <w:rsid w:val="00792CEE"/>
    <w:rsid w:val="007936A8"/>
    <w:rsid w:val="00793FD6"/>
    <w:rsid w:val="007962B4"/>
    <w:rsid w:val="00796F15"/>
    <w:rsid w:val="00797AA9"/>
    <w:rsid w:val="00797E22"/>
    <w:rsid w:val="007A071E"/>
    <w:rsid w:val="007A138F"/>
    <w:rsid w:val="007A1640"/>
    <w:rsid w:val="007A1AE4"/>
    <w:rsid w:val="007A39DF"/>
    <w:rsid w:val="007A3B29"/>
    <w:rsid w:val="007A43ED"/>
    <w:rsid w:val="007A4BDD"/>
    <w:rsid w:val="007A56AA"/>
    <w:rsid w:val="007A6CFD"/>
    <w:rsid w:val="007A72EE"/>
    <w:rsid w:val="007A771C"/>
    <w:rsid w:val="007B0397"/>
    <w:rsid w:val="007B0ADB"/>
    <w:rsid w:val="007B12A7"/>
    <w:rsid w:val="007B1645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0BE1"/>
    <w:rsid w:val="007C12BE"/>
    <w:rsid w:val="007C12CE"/>
    <w:rsid w:val="007C2739"/>
    <w:rsid w:val="007C27A2"/>
    <w:rsid w:val="007C4B0F"/>
    <w:rsid w:val="007C4DAD"/>
    <w:rsid w:val="007C5830"/>
    <w:rsid w:val="007C599E"/>
    <w:rsid w:val="007C5DB8"/>
    <w:rsid w:val="007C5DCE"/>
    <w:rsid w:val="007C6CA2"/>
    <w:rsid w:val="007C6D27"/>
    <w:rsid w:val="007D05B2"/>
    <w:rsid w:val="007D05FA"/>
    <w:rsid w:val="007D0C44"/>
    <w:rsid w:val="007D1972"/>
    <w:rsid w:val="007D1F33"/>
    <w:rsid w:val="007D3307"/>
    <w:rsid w:val="007D4223"/>
    <w:rsid w:val="007D54F8"/>
    <w:rsid w:val="007D5E27"/>
    <w:rsid w:val="007D6F64"/>
    <w:rsid w:val="007E1782"/>
    <w:rsid w:val="007E239A"/>
    <w:rsid w:val="007E25AB"/>
    <w:rsid w:val="007E2F41"/>
    <w:rsid w:val="007E44FC"/>
    <w:rsid w:val="007E5AC2"/>
    <w:rsid w:val="007E6DFA"/>
    <w:rsid w:val="007E79C5"/>
    <w:rsid w:val="007F11F2"/>
    <w:rsid w:val="007F2845"/>
    <w:rsid w:val="007F2A69"/>
    <w:rsid w:val="007F38A2"/>
    <w:rsid w:val="007F43BC"/>
    <w:rsid w:val="007F4740"/>
    <w:rsid w:val="007F788B"/>
    <w:rsid w:val="008006C6"/>
    <w:rsid w:val="00800C52"/>
    <w:rsid w:val="0080153E"/>
    <w:rsid w:val="008018C8"/>
    <w:rsid w:val="0080263A"/>
    <w:rsid w:val="0080329D"/>
    <w:rsid w:val="00803B47"/>
    <w:rsid w:val="008055A9"/>
    <w:rsid w:val="008055C4"/>
    <w:rsid w:val="0080742D"/>
    <w:rsid w:val="008100AC"/>
    <w:rsid w:val="008104BD"/>
    <w:rsid w:val="00810C05"/>
    <w:rsid w:val="0081151E"/>
    <w:rsid w:val="00812498"/>
    <w:rsid w:val="008127E6"/>
    <w:rsid w:val="0081336E"/>
    <w:rsid w:val="008133E9"/>
    <w:rsid w:val="00813928"/>
    <w:rsid w:val="00814A71"/>
    <w:rsid w:val="008154EC"/>
    <w:rsid w:val="00816481"/>
    <w:rsid w:val="0081651D"/>
    <w:rsid w:val="0081DC6C"/>
    <w:rsid w:val="00820DC7"/>
    <w:rsid w:val="00820FFB"/>
    <w:rsid w:val="00821698"/>
    <w:rsid w:val="00821A5B"/>
    <w:rsid w:val="008221FE"/>
    <w:rsid w:val="0082236E"/>
    <w:rsid w:val="008225AD"/>
    <w:rsid w:val="00822BF5"/>
    <w:rsid w:val="00823433"/>
    <w:rsid w:val="00824894"/>
    <w:rsid w:val="00825366"/>
    <w:rsid w:val="00825797"/>
    <w:rsid w:val="00825E84"/>
    <w:rsid w:val="00826117"/>
    <w:rsid w:val="00826A58"/>
    <w:rsid w:val="00826C7B"/>
    <w:rsid w:val="00826DD9"/>
    <w:rsid w:val="00826E01"/>
    <w:rsid w:val="008277A8"/>
    <w:rsid w:val="008278B6"/>
    <w:rsid w:val="00827B83"/>
    <w:rsid w:val="008307ED"/>
    <w:rsid w:val="00830B3B"/>
    <w:rsid w:val="0083350F"/>
    <w:rsid w:val="00834358"/>
    <w:rsid w:val="008346BD"/>
    <w:rsid w:val="00834923"/>
    <w:rsid w:val="008359EB"/>
    <w:rsid w:val="00835EE3"/>
    <w:rsid w:val="00836B7A"/>
    <w:rsid w:val="00836DEE"/>
    <w:rsid w:val="00837B90"/>
    <w:rsid w:val="008409AA"/>
    <w:rsid w:val="00840FB8"/>
    <w:rsid w:val="00841924"/>
    <w:rsid w:val="00841FC5"/>
    <w:rsid w:val="00842285"/>
    <w:rsid w:val="00842E0C"/>
    <w:rsid w:val="00842FF5"/>
    <w:rsid w:val="0084301D"/>
    <w:rsid w:val="00843A7A"/>
    <w:rsid w:val="008447F5"/>
    <w:rsid w:val="00846114"/>
    <w:rsid w:val="00846292"/>
    <w:rsid w:val="0084714C"/>
    <w:rsid w:val="008506E1"/>
    <w:rsid w:val="00850D96"/>
    <w:rsid w:val="008515EE"/>
    <w:rsid w:val="00851A8E"/>
    <w:rsid w:val="00851EC7"/>
    <w:rsid w:val="008528D3"/>
    <w:rsid w:val="00852B23"/>
    <w:rsid w:val="00853057"/>
    <w:rsid w:val="008535DC"/>
    <w:rsid w:val="00853CC2"/>
    <w:rsid w:val="00854553"/>
    <w:rsid w:val="00855B86"/>
    <w:rsid w:val="00856192"/>
    <w:rsid w:val="00856D47"/>
    <w:rsid w:val="00860874"/>
    <w:rsid w:val="008609A3"/>
    <w:rsid w:val="00862008"/>
    <w:rsid w:val="00862720"/>
    <w:rsid w:val="008628C8"/>
    <w:rsid w:val="00862B2A"/>
    <w:rsid w:val="00862DAA"/>
    <w:rsid w:val="008630B9"/>
    <w:rsid w:val="00863F37"/>
    <w:rsid w:val="0086406B"/>
    <w:rsid w:val="00864C8C"/>
    <w:rsid w:val="008652B8"/>
    <w:rsid w:val="008659FB"/>
    <w:rsid w:val="0086709D"/>
    <w:rsid w:val="00867651"/>
    <w:rsid w:val="00867B5A"/>
    <w:rsid w:val="008721CE"/>
    <w:rsid w:val="00874009"/>
    <w:rsid w:val="00874158"/>
    <w:rsid w:val="008743D9"/>
    <w:rsid w:val="008743F3"/>
    <w:rsid w:val="0087444A"/>
    <w:rsid w:val="00875139"/>
    <w:rsid w:val="00875410"/>
    <w:rsid w:val="00880EDF"/>
    <w:rsid w:val="008811FD"/>
    <w:rsid w:val="008818A7"/>
    <w:rsid w:val="00882DE6"/>
    <w:rsid w:val="00882E23"/>
    <w:rsid w:val="008833F7"/>
    <w:rsid w:val="00883A20"/>
    <w:rsid w:val="00883D4D"/>
    <w:rsid w:val="00884B59"/>
    <w:rsid w:val="008850BA"/>
    <w:rsid w:val="00885580"/>
    <w:rsid w:val="00885876"/>
    <w:rsid w:val="008858D5"/>
    <w:rsid w:val="00886185"/>
    <w:rsid w:val="008861D9"/>
    <w:rsid w:val="0088638C"/>
    <w:rsid w:val="00886EDF"/>
    <w:rsid w:val="008908E5"/>
    <w:rsid w:val="00891216"/>
    <w:rsid w:val="008918E0"/>
    <w:rsid w:val="00891C5F"/>
    <w:rsid w:val="008922AA"/>
    <w:rsid w:val="008925E9"/>
    <w:rsid w:val="00892A97"/>
    <w:rsid w:val="00893DCF"/>
    <w:rsid w:val="00894B58"/>
    <w:rsid w:val="00894FDC"/>
    <w:rsid w:val="008952F0"/>
    <w:rsid w:val="008957D3"/>
    <w:rsid w:val="00896414"/>
    <w:rsid w:val="0089716F"/>
    <w:rsid w:val="00897C71"/>
    <w:rsid w:val="008A065F"/>
    <w:rsid w:val="008A0F54"/>
    <w:rsid w:val="008A16F9"/>
    <w:rsid w:val="008A170F"/>
    <w:rsid w:val="008A1D3E"/>
    <w:rsid w:val="008A3038"/>
    <w:rsid w:val="008A476F"/>
    <w:rsid w:val="008A4B16"/>
    <w:rsid w:val="008A4D63"/>
    <w:rsid w:val="008A4E11"/>
    <w:rsid w:val="008A6D62"/>
    <w:rsid w:val="008B13E9"/>
    <w:rsid w:val="008B1A56"/>
    <w:rsid w:val="008B2257"/>
    <w:rsid w:val="008B2436"/>
    <w:rsid w:val="008B3B51"/>
    <w:rsid w:val="008B4057"/>
    <w:rsid w:val="008B4145"/>
    <w:rsid w:val="008B497C"/>
    <w:rsid w:val="008B4987"/>
    <w:rsid w:val="008B5071"/>
    <w:rsid w:val="008B5290"/>
    <w:rsid w:val="008B678B"/>
    <w:rsid w:val="008B6A40"/>
    <w:rsid w:val="008B6F33"/>
    <w:rsid w:val="008B72EC"/>
    <w:rsid w:val="008C0C80"/>
    <w:rsid w:val="008C243F"/>
    <w:rsid w:val="008C2CFD"/>
    <w:rsid w:val="008C34ED"/>
    <w:rsid w:val="008C3FDC"/>
    <w:rsid w:val="008C47AD"/>
    <w:rsid w:val="008C4ED6"/>
    <w:rsid w:val="008C5160"/>
    <w:rsid w:val="008C5CAE"/>
    <w:rsid w:val="008C5F46"/>
    <w:rsid w:val="008C603A"/>
    <w:rsid w:val="008C71C8"/>
    <w:rsid w:val="008C72CE"/>
    <w:rsid w:val="008D167D"/>
    <w:rsid w:val="008D2D5A"/>
    <w:rsid w:val="008D3116"/>
    <w:rsid w:val="008D492A"/>
    <w:rsid w:val="008D4B58"/>
    <w:rsid w:val="008D4B7F"/>
    <w:rsid w:val="008D4B8A"/>
    <w:rsid w:val="008D612E"/>
    <w:rsid w:val="008D6541"/>
    <w:rsid w:val="008D7D7B"/>
    <w:rsid w:val="008E0F52"/>
    <w:rsid w:val="008E216C"/>
    <w:rsid w:val="008E220A"/>
    <w:rsid w:val="008E2316"/>
    <w:rsid w:val="008E3063"/>
    <w:rsid w:val="008E3281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7CC2"/>
    <w:rsid w:val="008F00DB"/>
    <w:rsid w:val="008F045A"/>
    <w:rsid w:val="008F1264"/>
    <w:rsid w:val="008F2908"/>
    <w:rsid w:val="008F47C6"/>
    <w:rsid w:val="008F56E7"/>
    <w:rsid w:val="008F6647"/>
    <w:rsid w:val="008F700E"/>
    <w:rsid w:val="008F7A7F"/>
    <w:rsid w:val="00900343"/>
    <w:rsid w:val="009006A2"/>
    <w:rsid w:val="0090102B"/>
    <w:rsid w:val="00901448"/>
    <w:rsid w:val="00901B17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DE1"/>
    <w:rsid w:val="009118BB"/>
    <w:rsid w:val="0091191F"/>
    <w:rsid w:val="00911E7D"/>
    <w:rsid w:val="009120A9"/>
    <w:rsid w:val="009134C3"/>
    <w:rsid w:val="009149B1"/>
    <w:rsid w:val="00914D6D"/>
    <w:rsid w:val="00915B81"/>
    <w:rsid w:val="00915D6B"/>
    <w:rsid w:val="009160DF"/>
    <w:rsid w:val="009162C7"/>
    <w:rsid w:val="0091675C"/>
    <w:rsid w:val="00916B0D"/>
    <w:rsid w:val="00916EC2"/>
    <w:rsid w:val="009213BD"/>
    <w:rsid w:val="009230A6"/>
    <w:rsid w:val="00923704"/>
    <w:rsid w:val="00924627"/>
    <w:rsid w:val="009250A8"/>
    <w:rsid w:val="0092566D"/>
    <w:rsid w:val="00925BE6"/>
    <w:rsid w:val="00926697"/>
    <w:rsid w:val="00926F61"/>
    <w:rsid w:val="00926FA9"/>
    <w:rsid w:val="009306F7"/>
    <w:rsid w:val="00930ABA"/>
    <w:rsid w:val="0093123D"/>
    <w:rsid w:val="00933040"/>
    <w:rsid w:val="009330E9"/>
    <w:rsid w:val="009331B6"/>
    <w:rsid w:val="00934D97"/>
    <w:rsid w:val="00935A0B"/>
    <w:rsid w:val="00935D15"/>
    <w:rsid w:val="009403AC"/>
    <w:rsid w:val="009411FB"/>
    <w:rsid w:val="009414A9"/>
    <w:rsid w:val="00941B71"/>
    <w:rsid w:val="00941DF9"/>
    <w:rsid w:val="009421AD"/>
    <w:rsid w:val="0094221C"/>
    <w:rsid w:val="009427C7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6D1"/>
    <w:rsid w:val="0095481C"/>
    <w:rsid w:val="0095526F"/>
    <w:rsid w:val="0095569F"/>
    <w:rsid w:val="009567E6"/>
    <w:rsid w:val="00956995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970"/>
    <w:rsid w:val="00965C40"/>
    <w:rsid w:val="009666F0"/>
    <w:rsid w:val="0096673F"/>
    <w:rsid w:val="00967354"/>
    <w:rsid w:val="00967F99"/>
    <w:rsid w:val="009713BF"/>
    <w:rsid w:val="00971592"/>
    <w:rsid w:val="00971617"/>
    <w:rsid w:val="00971DDF"/>
    <w:rsid w:val="0097225C"/>
    <w:rsid w:val="009731D6"/>
    <w:rsid w:val="00973AC0"/>
    <w:rsid w:val="00973F72"/>
    <w:rsid w:val="00973FC6"/>
    <w:rsid w:val="00974746"/>
    <w:rsid w:val="00974CB1"/>
    <w:rsid w:val="00975119"/>
    <w:rsid w:val="009763ED"/>
    <w:rsid w:val="00976F04"/>
    <w:rsid w:val="009777F4"/>
    <w:rsid w:val="00977AD8"/>
    <w:rsid w:val="00980A10"/>
    <w:rsid w:val="00981130"/>
    <w:rsid w:val="0098289D"/>
    <w:rsid w:val="00983109"/>
    <w:rsid w:val="009835E0"/>
    <w:rsid w:val="00983D46"/>
    <w:rsid w:val="00983DCA"/>
    <w:rsid w:val="00985EF7"/>
    <w:rsid w:val="00986093"/>
    <w:rsid w:val="00986146"/>
    <w:rsid w:val="0098636D"/>
    <w:rsid w:val="00986CF9"/>
    <w:rsid w:val="00987416"/>
    <w:rsid w:val="00987FDC"/>
    <w:rsid w:val="00990C0E"/>
    <w:rsid w:val="00990D75"/>
    <w:rsid w:val="00991093"/>
    <w:rsid w:val="0099163B"/>
    <w:rsid w:val="00991C36"/>
    <w:rsid w:val="0099219D"/>
    <w:rsid w:val="00992343"/>
    <w:rsid w:val="00992373"/>
    <w:rsid w:val="0099276D"/>
    <w:rsid w:val="009938B1"/>
    <w:rsid w:val="00993D2E"/>
    <w:rsid w:val="00996258"/>
    <w:rsid w:val="0099627C"/>
    <w:rsid w:val="00996306"/>
    <w:rsid w:val="00996744"/>
    <w:rsid w:val="00997C35"/>
    <w:rsid w:val="00997CF4"/>
    <w:rsid w:val="009A05D5"/>
    <w:rsid w:val="009A0DE1"/>
    <w:rsid w:val="009A1169"/>
    <w:rsid w:val="009A143E"/>
    <w:rsid w:val="009A14C4"/>
    <w:rsid w:val="009A164C"/>
    <w:rsid w:val="009A1AAC"/>
    <w:rsid w:val="009A1E41"/>
    <w:rsid w:val="009A2BB6"/>
    <w:rsid w:val="009A2CB8"/>
    <w:rsid w:val="009A3789"/>
    <w:rsid w:val="009A403E"/>
    <w:rsid w:val="009A45A2"/>
    <w:rsid w:val="009A5D97"/>
    <w:rsid w:val="009A68EC"/>
    <w:rsid w:val="009A690E"/>
    <w:rsid w:val="009A6919"/>
    <w:rsid w:val="009A6AC7"/>
    <w:rsid w:val="009B0408"/>
    <w:rsid w:val="009B0843"/>
    <w:rsid w:val="009B0B40"/>
    <w:rsid w:val="009B0DEE"/>
    <w:rsid w:val="009B1335"/>
    <w:rsid w:val="009B176D"/>
    <w:rsid w:val="009B1E47"/>
    <w:rsid w:val="009B2CED"/>
    <w:rsid w:val="009B3054"/>
    <w:rsid w:val="009B335D"/>
    <w:rsid w:val="009B3485"/>
    <w:rsid w:val="009B3B09"/>
    <w:rsid w:val="009B3C90"/>
    <w:rsid w:val="009B4919"/>
    <w:rsid w:val="009B4E87"/>
    <w:rsid w:val="009B6677"/>
    <w:rsid w:val="009B76E3"/>
    <w:rsid w:val="009B7A72"/>
    <w:rsid w:val="009B7BB8"/>
    <w:rsid w:val="009C014C"/>
    <w:rsid w:val="009C08FB"/>
    <w:rsid w:val="009C0E9B"/>
    <w:rsid w:val="009C126A"/>
    <w:rsid w:val="009C1D4C"/>
    <w:rsid w:val="009C2DD2"/>
    <w:rsid w:val="009C3982"/>
    <w:rsid w:val="009C441F"/>
    <w:rsid w:val="009C456A"/>
    <w:rsid w:val="009C4A07"/>
    <w:rsid w:val="009C4B8E"/>
    <w:rsid w:val="009C51D5"/>
    <w:rsid w:val="009C543C"/>
    <w:rsid w:val="009C599A"/>
    <w:rsid w:val="009C5EFF"/>
    <w:rsid w:val="009C650E"/>
    <w:rsid w:val="009C70DB"/>
    <w:rsid w:val="009C76D1"/>
    <w:rsid w:val="009C774A"/>
    <w:rsid w:val="009D1312"/>
    <w:rsid w:val="009D19BC"/>
    <w:rsid w:val="009D2348"/>
    <w:rsid w:val="009D2EA8"/>
    <w:rsid w:val="009D2F0C"/>
    <w:rsid w:val="009D31A1"/>
    <w:rsid w:val="009D3306"/>
    <w:rsid w:val="009D345D"/>
    <w:rsid w:val="009D3578"/>
    <w:rsid w:val="009D37FF"/>
    <w:rsid w:val="009D3A5F"/>
    <w:rsid w:val="009D4600"/>
    <w:rsid w:val="009D4F88"/>
    <w:rsid w:val="009D5193"/>
    <w:rsid w:val="009D5C32"/>
    <w:rsid w:val="009D5C56"/>
    <w:rsid w:val="009D62C1"/>
    <w:rsid w:val="009D6472"/>
    <w:rsid w:val="009D7662"/>
    <w:rsid w:val="009D79F4"/>
    <w:rsid w:val="009D7D19"/>
    <w:rsid w:val="009E126D"/>
    <w:rsid w:val="009E33D7"/>
    <w:rsid w:val="009E3CD1"/>
    <w:rsid w:val="009E403E"/>
    <w:rsid w:val="009E4A43"/>
    <w:rsid w:val="009E5520"/>
    <w:rsid w:val="009E5AF5"/>
    <w:rsid w:val="009E5EB5"/>
    <w:rsid w:val="009E74F0"/>
    <w:rsid w:val="009F0768"/>
    <w:rsid w:val="009F102A"/>
    <w:rsid w:val="009F151C"/>
    <w:rsid w:val="009F248A"/>
    <w:rsid w:val="009F2A19"/>
    <w:rsid w:val="009F514E"/>
    <w:rsid w:val="009F7867"/>
    <w:rsid w:val="009F7D66"/>
    <w:rsid w:val="00A00BD2"/>
    <w:rsid w:val="00A00E56"/>
    <w:rsid w:val="00A027F3"/>
    <w:rsid w:val="00A034A7"/>
    <w:rsid w:val="00A03978"/>
    <w:rsid w:val="00A03AB1"/>
    <w:rsid w:val="00A04263"/>
    <w:rsid w:val="00A04D7E"/>
    <w:rsid w:val="00A04F16"/>
    <w:rsid w:val="00A051D9"/>
    <w:rsid w:val="00A05DF3"/>
    <w:rsid w:val="00A07E08"/>
    <w:rsid w:val="00A10D79"/>
    <w:rsid w:val="00A11535"/>
    <w:rsid w:val="00A11E56"/>
    <w:rsid w:val="00A12798"/>
    <w:rsid w:val="00A127C0"/>
    <w:rsid w:val="00A12888"/>
    <w:rsid w:val="00A13A09"/>
    <w:rsid w:val="00A14A42"/>
    <w:rsid w:val="00A14D68"/>
    <w:rsid w:val="00A153BE"/>
    <w:rsid w:val="00A15DEE"/>
    <w:rsid w:val="00A16462"/>
    <w:rsid w:val="00A1669A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8EC"/>
    <w:rsid w:val="00A25F05"/>
    <w:rsid w:val="00A25F69"/>
    <w:rsid w:val="00A26361"/>
    <w:rsid w:val="00A26491"/>
    <w:rsid w:val="00A27A03"/>
    <w:rsid w:val="00A3017C"/>
    <w:rsid w:val="00A301BA"/>
    <w:rsid w:val="00A308DE"/>
    <w:rsid w:val="00A30B2D"/>
    <w:rsid w:val="00A30EFC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07B"/>
    <w:rsid w:val="00A36155"/>
    <w:rsid w:val="00A3629E"/>
    <w:rsid w:val="00A365AD"/>
    <w:rsid w:val="00A42A85"/>
    <w:rsid w:val="00A42D07"/>
    <w:rsid w:val="00A42F27"/>
    <w:rsid w:val="00A43322"/>
    <w:rsid w:val="00A44B43"/>
    <w:rsid w:val="00A4503E"/>
    <w:rsid w:val="00A450C0"/>
    <w:rsid w:val="00A45446"/>
    <w:rsid w:val="00A45468"/>
    <w:rsid w:val="00A471A8"/>
    <w:rsid w:val="00A4791B"/>
    <w:rsid w:val="00A50A48"/>
    <w:rsid w:val="00A51180"/>
    <w:rsid w:val="00A51242"/>
    <w:rsid w:val="00A51522"/>
    <w:rsid w:val="00A51573"/>
    <w:rsid w:val="00A519CA"/>
    <w:rsid w:val="00A51A5E"/>
    <w:rsid w:val="00A52276"/>
    <w:rsid w:val="00A52895"/>
    <w:rsid w:val="00A52D7D"/>
    <w:rsid w:val="00A531E2"/>
    <w:rsid w:val="00A539A5"/>
    <w:rsid w:val="00A53DA0"/>
    <w:rsid w:val="00A5404D"/>
    <w:rsid w:val="00A54EB1"/>
    <w:rsid w:val="00A555A7"/>
    <w:rsid w:val="00A555FB"/>
    <w:rsid w:val="00A5765D"/>
    <w:rsid w:val="00A579BD"/>
    <w:rsid w:val="00A607CB"/>
    <w:rsid w:val="00A6103A"/>
    <w:rsid w:val="00A61B8D"/>
    <w:rsid w:val="00A6351F"/>
    <w:rsid w:val="00A63809"/>
    <w:rsid w:val="00A64278"/>
    <w:rsid w:val="00A64A6E"/>
    <w:rsid w:val="00A6519F"/>
    <w:rsid w:val="00A65A70"/>
    <w:rsid w:val="00A6665F"/>
    <w:rsid w:val="00A66AF1"/>
    <w:rsid w:val="00A66F36"/>
    <w:rsid w:val="00A66FF4"/>
    <w:rsid w:val="00A676D9"/>
    <w:rsid w:val="00A67B8F"/>
    <w:rsid w:val="00A67EFC"/>
    <w:rsid w:val="00A7031E"/>
    <w:rsid w:val="00A7057E"/>
    <w:rsid w:val="00A71140"/>
    <w:rsid w:val="00A71812"/>
    <w:rsid w:val="00A71F47"/>
    <w:rsid w:val="00A7205E"/>
    <w:rsid w:val="00A728A0"/>
    <w:rsid w:val="00A73DC7"/>
    <w:rsid w:val="00A74692"/>
    <w:rsid w:val="00A75A52"/>
    <w:rsid w:val="00A7618B"/>
    <w:rsid w:val="00A7640B"/>
    <w:rsid w:val="00A773A8"/>
    <w:rsid w:val="00A7778B"/>
    <w:rsid w:val="00A803BC"/>
    <w:rsid w:val="00A80969"/>
    <w:rsid w:val="00A82B3C"/>
    <w:rsid w:val="00A849AD"/>
    <w:rsid w:val="00A855E9"/>
    <w:rsid w:val="00A85798"/>
    <w:rsid w:val="00A8609D"/>
    <w:rsid w:val="00A86EA7"/>
    <w:rsid w:val="00A90B28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0E9"/>
    <w:rsid w:val="00A979E1"/>
    <w:rsid w:val="00AA0B9E"/>
    <w:rsid w:val="00AA1087"/>
    <w:rsid w:val="00AA1DF5"/>
    <w:rsid w:val="00AA247C"/>
    <w:rsid w:val="00AA25A9"/>
    <w:rsid w:val="00AA26D9"/>
    <w:rsid w:val="00AA4605"/>
    <w:rsid w:val="00AA51AD"/>
    <w:rsid w:val="00AA54D3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076"/>
    <w:rsid w:val="00AB3A15"/>
    <w:rsid w:val="00AB4ECC"/>
    <w:rsid w:val="00AB4F0F"/>
    <w:rsid w:val="00AB53E3"/>
    <w:rsid w:val="00AB60E2"/>
    <w:rsid w:val="00AB6601"/>
    <w:rsid w:val="00AB674E"/>
    <w:rsid w:val="00AB6D79"/>
    <w:rsid w:val="00AB6FCA"/>
    <w:rsid w:val="00AB709E"/>
    <w:rsid w:val="00AB7806"/>
    <w:rsid w:val="00AC01BC"/>
    <w:rsid w:val="00AC02C1"/>
    <w:rsid w:val="00AC0AB6"/>
    <w:rsid w:val="00AC10AD"/>
    <w:rsid w:val="00AC15FF"/>
    <w:rsid w:val="00AC174E"/>
    <w:rsid w:val="00AC1E55"/>
    <w:rsid w:val="00AC2859"/>
    <w:rsid w:val="00AC3D06"/>
    <w:rsid w:val="00AC429F"/>
    <w:rsid w:val="00AC4E4D"/>
    <w:rsid w:val="00AC58FC"/>
    <w:rsid w:val="00AC60B4"/>
    <w:rsid w:val="00AC67B6"/>
    <w:rsid w:val="00AC6B11"/>
    <w:rsid w:val="00AC7D98"/>
    <w:rsid w:val="00AD00C5"/>
    <w:rsid w:val="00AD165F"/>
    <w:rsid w:val="00AD2794"/>
    <w:rsid w:val="00AD2DC5"/>
    <w:rsid w:val="00AD3455"/>
    <w:rsid w:val="00AD372F"/>
    <w:rsid w:val="00AD3CAD"/>
    <w:rsid w:val="00AD5A99"/>
    <w:rsid w:val="00AD5E0E"/>
    <w:rsid w:val="00AD6369"/>
    <w:rsid w:val="00AD69FF"/>
    <w:rsid w:val="00AD702B"/>
    <w:rsid w:val="00AD72E6"/>
    <w:rsid w:val="00AD7C95"/>
    <w:rsid w:val="00AD7FCD"/>
    <w:rsid w:val="00AE2BED"/>
    <w:rsid w:val="00AE3D34"/>
    <w:rsid w:val="00AE3DE1"/>
    <w:rsid w:val="00AE50F5"/>
    <w:rsid w:val="00AE5439"/>
    <w:rsid w:val="00AE61B2"/>
    <w:rsid w:val="00AE6789"/>
    <w:rsid w:val="00AE7631"/>
    <w:rsid w:val="00AE78D1"/>
    <w:rsid w:val="00AE7F89"/>
    <w:rsid w:val="00AF1B39"/>
    <w:rsid w:val="00AF2D54"/>
    <w:rsid w:val="00AF341C"/>
    <w:rsid w:val="00AF3458"/>
    <w:rsid w:val="00AF3F7B"/>
    <w:rsid w:val="00AF42B4"/>
    <w:rsid w:val="00AF4B8A"/>
    <w:rsid w:val="00AF4F1B"/>
    <w:rsid w:val="00AF53B2"/>
    <w:rsid w:val="00AF5EC6"/>
    <w:rsid w:val="00AF6968"/>
    <w:rsid w:val="00AF6C38"/>
    <w:rsid w:val="00AF6DCE"/>
    <w:rsid w:val="00AF6E8A"/>
    <w:rsid w:val="00AF7213"/>
    <w:rsid w:val="00AF7771"/>
    <w:rsid w:val="00AF7D92"/>
    <w:rsid w:val="00B011CC"/>
    <w:rsid w:val="00B01A6C"/>
    <w:rsid w:val="00B02D23"/>
    <w:rsid w:val="00B04048"/>
    <w:rsid w:val="00B04F3D"/>
    <w:rsid w:val="00B05702"/>
    <w:rsid w:val="00B06DD9"/>
    <w:rsid w:val="00B07C2D"/>
    <w:rsid w:val="00B07CD6"/>
    <w:rsid w:val="00B07E52"/>
    <w:rsid w:val="00B10010"/>
    <w:rsid w:val="00B11775"/>
    <w:rsid w:val="00B11C85"/>
    <w:rsid w:val="00B12F75"/>
    <w:rsid w:val="00B1302D"/>
    <w:rsid w:val="00B149C7"/>
    <w:rsid w:val="00B1513F"/>
    <w:rsid w:val="00B15B89"/>
    <w:rsid w:val="00B16F36"/>
    <w:rsid w:val="00B1746F"/>
    <w:rsid w:val="00B20725"/>
    <w:rsid w:val="00B2087E"/>
    <w:rsid w:val="00B20B11"/>
    <w:rsid w:val="00B20B94"/>
    <w:rsid w:val="00B238E0"/>
    <w:rsid w:val="00B248D0"/>
    <w:rsid w:val="00B2628E"/>
    <w:rsid w:val="00B266B0"/>
    <w:rsid w:val="00B27921"/>
    <w:rsid w:val="00B3000E"/>
    <w:rsid w:val="00B303B9"/>
    <w:rsid w:val="00B30C62"/>
    <w:rsid w:val="00B326A8"/>
    <w:rsid w:val="00B329EB"/>
    <w:rsid w:val="00B32FCD"/>
    <w:rsid w:val="00B33508"/>
    <w:rsid w:val="00B3377E"/>
    <w:rsid w:val="00B33897"/>
    <w:rsid w:val="00B342DB"/>
    <w:rsid w:val="00B34E63"/>
    <w:rsid w:val="00B3523D"/>
    <w:rsid w:val="00B35B1D"/>
    <w:rsid w:val="00B35DA4"/>
    <w:rsid w:val="00B3791B"/>
    <w:rsid w:val="00B40A96"/>
    <w:rsid w:val="00B40E3C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3"/>
    <w:rsid w:val="00B5239C"/>
    <w:rsid w:val="00B53259"/>
    <w:rsid w:val="00B53893"/>
    <w:rsid w:val="00B54445"/>
    <w:rsid w:val="00B54662"/>
    <w:rsid w:val="00B548C2"/>
    <w:rsid w:val="00B54B6A"/>
    <w:rsid w:val="00B55428"/>
    <w:rsid w:val="00B55909"/>
    <w:rsid w:val="00B570BF"/>
    <w:rsid w:val="00B60471"/>
    <w:rsid w:val="00B60B8F"/>
    <w:rsid w:val="00B612BA"/>
    <w:rsid w:val="00B625CC"/>
    <w:rsid w:val="00B6298C"/>
    <w:rsid w:val="00B63337"/>
    <w:rsid w:val="00B6369F"/>
    <w:rsid w:val="00B639D7"/>
    <w:rsid w:val="00B64AA7"/>
    <w:rsid w:val="00B65452"/>
    <w:rsid w:val="00B66594"/>
    <w:rsid w:val="00B66A79"/>
    <w:rsid w:val="00B670EE"/>
    <w:rsid w:val="00B67805"/>
    <w:rsid w:val="00B70F2E"/>
    <w:rsid w:val="00B721CD"/>
    <w:rsid w:val="00B7267A"/>
    <w:rsid w:val="00B726FF"/>
    <w:rsid w:val="00B72A5B"/>
    <w:rsid w:val="00B72A8B"/>
    <w:rsid w:val="00B72AA4"/>
    <w:rsid w:val="00B73D7C"/>
    <w:rsid w:val="00B74BB8"/>
    <w:rsid w:val="00B75454"/>
    <w:rsid w:val="00B7674B"/>
    <w:rsid w:val="00B76BCD"/>
    <w:rsid w:val="00B76EE9"/>
    <w:rsid w:val="00B77231"/>
    <w:rsid w:val="00B77880"/>
    <w:rsid w:val="00B80D90"/>
    <w:rsid w:val="00B80DD5"/>
    <w:rsid w:val="00B82613"/>
    <w:rsid w:val="00B82620"/>
    <w:rsid w:val="00B828B5"/>
    <w:rsid w:val="00B82980"/>
    <w:rsid w:val="00B82AE1"/>
    <w:rsid w:val="00B82ED8"/>
    <w:rsid w:val="00B83E1B"/>
    <w:rsid w:val="00B845CE"/>
    <w:rsid w:val="00B845D0"/>
    <w:rsid w:val="00B84A80"/>
    <w:rsid w:val="00B84E9C"/>
    <w:rsid w:val="00B8522F"/>
    <w:rsid w:val="00B85522"/>
    <w:rsid w:val="00B86CE3"/>
    <w:rsid w:val="00B86D78"/>
    <w:rsid w:val="00B90953"/>
    <w:rsid w:val="00B90E2A"/>
    <w:rsid w:val="00B90F2A"/>
    <w:rsid w:val="00B9198D"/>
    <w:rsid w:val="00B92D25"/>
    <w:rsid w:val="00B93008"/>
    <w:rsid w:val="00B9406D"/>
    <w:rsid w:val="00B94BA7"/>
    <w:rsid w:val="00B94E0E"/>
    <w:rsid w:val="00B9581F"/>
    <w:rsid w:val="00B96413"/>
    <w:rsid w:val="00B971B4"/>
    <w:rsid w:val="00B97CA3"/>
    <w:rsid w:val="00BA1872"/>
    <w:rsid w:val="00BA1913"/>
    <w:rsid w:val="00BA2188"/>
    <w:rsid w:val="00BA2BC9"/>
    <w:rsid w:val="00BA371C"/>
    <w:rsid w:val="00BA4641"/>
    <w:rsid w:val="00BA4A54"/>
    <w:rsid w:val="00BA4E6C"/>
    <w:rsid w:val="00BA6EB7"/>
    <w:rsid w:val="00BA76A9"/>
    <w:rsid w:val="00BB0595"/>
    <w:rsid w:val="00BB22E3"/>
    <w:rsid w:val="00BB2F36"/>
    <w:rsid w:val="00BB3E2B"/>
    <w:rsid w:val="00BB5734"/>
    <w:rsid w:val="00BB5D1C"/>
    <w:rsid w:val="00BB6552"/>
    <w:rsid w:val="00BB65E0"/>
    <w:rsid w:val="00BB6B9B"/>
    <w:rsid w:val="00BB754F"/>
    <w:rsid w:val="00BC0058"/>
    <w:rsid w:val="00BC07D4"/>
    <w:rsid w:val="00BC0A28"/>
    <w:rsid w:val="00BC0A5D"/>
    <w:rsid w:val="00BC0BE3"/>
    <w:rsid w:val="00BC1AD9"/>
    <w:rsid w:val="00BC3257"/>
    <w:rsid w:val="00BC32E7"/>
    <w:rsid w:val="00BC4F81"/>
    <w:rsid w:val="00BC5670"/>
    <w:rsid w:val="00BC58B9"/>
    <w:rsid w:val="00BC6519"/>
    <w:rsid w:val="00BC6837"/>
    <w:rsid w:val="00BD019F"/>
    <w:rsid w:val="00BD2F13"/>
    <w:rsid w:val="00BD3056"/>
    <w:rsid w:val="00BD3846"/>
    <w:rsid w:val="00BD3E68"/>
    <w:rsid w:val="00BD4E05"/>
    <w:rsid w:val="00BD52A2"/>
    <w:rsid w:val="00BD598A"/>
    <w:rsid w:val="00BD5C7A"/>
    <w:rsid w:val="00BD723F"/>
    <w:rsid w:val="00BD731A"/>
    <w:rsid w:val="00BD759B"/>
    <w:rsid w:val="00BD75B4"/>
    <w:rsid w:val="00BD7D14"/>
    <w:rsid w:val="00BE02B4"/>
    <w:rsid w:val="00BE1336"/>
    <w:rsid w:val="00BE1AD5"/>
    <w:rsid w:val="00BE28C1"/>
    <w:rsid w:val="00BE3492"/>
    <w:rsid w:val="00BE49EA"/>
    <w:rsid w:val="00BE4EC9"/>
    <w:rsid w:val="00BE5986"/>
    <w:rsid w:val="00BE5BC5"/>
    <w:rsid w:val="00BE631E"/>
    <w:rsid w:val="00BE6BEC"/>
    <w:rsid w:val="00BF0CCF"/>
    <w:rsid w:val="00BF0DE3"/>
    <w:rsid w:val="00BF0FC5"/>
    <w:rsid w:val="00BF10BC"/>
    <w:rsid w:val="00BF21AC"/>
    <w:rsid w:val="00BF2E53"/>
    <w:rsid w:val="00BF352A"/>
    <w:rsid w:val="00BF3669"/>
    <w:rsid w:val="00BF3C0D"/>
    <w:rsid w:val="00BF4154"/>
    <w:rsid w:val="00BF5039"/>
    <w:rsid w:val="00BF56BB"/>
    <w:rsid w:val="00BF6252"/>
    <w:rsid w:val="00BF711C"/>
    <w:rsid w:val="00BF748E"/>
    <w:rsid w:val="00BF789B"/>
    <w:rsid w:val="00C03309"/>
    <w:rsid w:val="00C0377F"/>
    <w:rsid w:val="00C037E0"/>
    <w:rsid w:val="00C054CC"/>
    <w:rsid w:val="00C06EDE"/>
    <w:rsid w:val="00C072FE"/>
    <w:rsid w:val="00C11ADE"/>
    <w:rsid w:val="00C126E0"/>
    <w:rsid w:val="00C12E39"/>
    <w:rsid w:val="00C13D47"/>
    <w:rsid w:val="00C14164"/>
    <w:rsid w:val="00C14C53"/>
    <w:rsid w:val="00C15D8E"/>
    <w:rsid w:val="00C163DE"/>
    <w:rsid w:val="00C167E0"/>
    <w:rsid w:val="00C17012"/>
    <w:rsid w:val="00C178FB"/>
    <w:rsid w:val="00C17DF9"/>
    <w:rsid w:val="00C201EB"/>
    <w:rsid w:val="00C207F6"/>
    <w:rsid w:val="00C20ACC"/>
    <w:rsid w:val="00C20EE8"/>
    <w:rsid w:val="00C22B28"/>
    <w:rsid w:val="00C245FE"/>
    <w:rsid w:val="00C253D2"/>
    <w:rsid w:val="00C257B7"/>
    <w:rsid w:val="00C27279"/>
    <w:rsid w:val="00C272E8"/>
    <w:rsid w:val="00C278B6"/>
    <w:rsid w:val="00C27C76"/>
    <w:rsid w:val="00C30ABC"/>
    <w:rsid w:val="00C30B60"/>
    <w:rsid w:val="00C31654"/>
    <w:rsid w:val="00C31FAA"/>
    <w:rsid w:val="00C33359"/>
    <w:rsid w:val="00C33E12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647"/>
    <w:rsid w:val="00C43FF0"/>
    <w:rsid w:val="00C4430A"/>
    <w:rsid w:val="00C44641"/>
    <w:rsid w:val="00C45EF5"/>
    <w:rsid w:val="00C4646E"/>
    <w:rsid w:val="00C46B7E"/>
    <w:rsid w:val="00C474D6"/>
    <w:rsid w:val="00C47538"/>
    <w:rsid w:val="00C502EE"/>
    <w:rsid w:val="00C5099B"/>
    <w:rsid w:val="00C50A4E"/>
    <w:rsid w:val="00C51C37"/>
    <w:rsid w:val="00C520B1"/>
    <w:rsid w:val="00C522D6"/>
    <w:rsid w:val="00C52C52"/>
    <w:rsid w:val="00C53C88"/>
    <w:rsid w:val="00C53D16"/>
    <w:rsid w:val="00C54020"/>
    <w:rsid w:val="00C5406F"/>
    <w:rsid w:val="00C545C5"/>
    <w:rsid w:val="00C54817"/>
    <w:rsid w:val="00C54A2F"/>
    <w:rsid w:val="00C54F35"/>
    <w:rsid w:val="00C55566"/>
    <w:rsid w:val="00C55FFD"/>
    <w:rsid w:val="00C57A01"/>
    <w:rsid w:val="00C57A2D"/>
    <w:rsid w:val="00C60B07"/>
    <w:rsid w:val="00C61D48"/>
    <w:rsid w:val="00C61D4B"/>
    <w:rsid w:val="00C62093"/>
    <w:rsid w:val="00C621AC"/>
    <w:rsid w:val="00C62B0A"/>
    <w:rsid w:val="00C63848"/>
    <w:rsid w:val="00C63C52"/>
    <w:rsid w:val="00C63DCA"/>
    <w:rsid w:val="00C63F08"/>
    <w:rsid w:val="00C6528C"/>
    <w:rsid w:val="00C657B2"/>
    <w:rsid w:val="00C65894"/>
    <w:rsid w:val="00C661E8"/>
    <w:rsid w:val="00C676B5"/>
    <w:rsid w:val="00C70080"/>
    <w:rsid w:val="00C70084"/>
    <w:rsid w:val="00C7090B"/>
    <w:rsid w:val="00C7235B"/>
    <w:rsid w:val="00C72E18"/>
    <w:rsid w:val="00C72E6A"/>
    <w:rsid w:val="00C731AD"/>
    <w:rsid w:val="00C7380B"/>
    <w:rsid w:val="00C73B74"/>
    <w:rsid w:val="00C74421"/>
    <w:rsid w:val="00C746F7"/>
    <w:rsid w:val="00C74B76"/>
    <w:rsid w:val="00C75F2F"/>
    <w:rsid w:val="00C75FEE"/>
    <w:rsid w:val="00C769E7"/>
    <w:rsid w:val="00C76F1D"/>
    <w:rsid w:val="00C77937"/>
    <w:rsid w:val="00C77CA4"/>
    <w:rsid w:val="00C77D26"/>
    <w:rsid w:val="00C80B90"/>
    <w:rsid w:val="00C80BDF"/>
    <w:rsid w:val="00C815DF"/>
    <w:rsid w:val="00C81819"/>
    <w:rsid w:val="00C82FEE"/>
    <w:rsid w:val="00C831D3"/>
    <w:rsid w:val="00C84D39"/>
    <w:rsid w:val="00C85277"/>
    <w:rsid w:val="00C85806"/>
    <w:rsid w:val="00C85D76"/>
    <w:rsid w:val="00C8615D"/>
    <w:rsid w:val="00C86B1D"/>
    <w:rsid w:val="00C86D69"/>
    <w:rsid w:val="00C8735C"/>
    <w:rsid w:val="00C873AC"/>
    <w:rsid w:val="00C87DA6"/>
    <w:rsid w:val="00C91857"/>
    <w:rsid w:val="00C9213B"/>
    <w:rsid w:val="00C93462"/>
    <w:rsid w:val="00C935CF"/>
    <w:rsid w:val="00C94384"/>
    <w:rsid w:val="00C94A34"/>
    <w:rsid w:val="00C94C2B"/>
    <w:rsid w:val="00C94DC6"/>
    <w:rsid w:val="00C94F73"/>
    <w:rsid w:val="00C95609"/>
    <w:rsid w:val="00C96F79"/>
    <w:rsid w:val="00C97C3B"/>
    <w:rsid w:val="00C97CF9"/>
    <w:rsid w:val="00CA17DD"/>
    <w:rsid w:val="00CA1863"/>
    <w:rsid w:val="00CA1941"/>
    <w:rsid w:val="00CA26CE"/>
    <w:rsid w:val="00CA391D"/>
    <w:rsid w:val="00CA3ACD"/>
    <w:rsid w:val="00CA499C"/>
    <w:rsid w:val="00CA4F8B"/>
    <w:rsid w:val="00CA5445"/>
    <w:rsid w:val="00CB09DA"/>
    <w:rsid w:val="00CB0BD9"/>
    <w:rsid w:val="00CB0D29"/>
    <w:rsid w:val="00CB17D0"/>
    <w:rsid w:val="00CB1C66"/>
    <w:rsid w:val="00CB1CAC"/>
    <w:rsid w:val="00CB1DE8"/>
    <w:rsid w:val="00CB1E3B"/>
    <w:rsid w:val="00CB1F1D"/>
    <w:rsid w:val="00CB51A3"/>
    <w:rsid w:val="00CB6795"/>
    <w:rsid w:val="00CB71F8"/>
    <w:rsid w:val="00CC05A0"/>
    <w:rsid w:val="00CC06E1"/>
    <w:rsid w:val="00CC180A"/>
    <w:rsid w:val="00CC1F61"/>
    <w:rsid w:val="00CC204C"/>
    <w:rsid w:val="00CC26DB"/>
    <w:rsid w:val="00CC300C"/>
    <w:rsid w:val="00CC35AE"/>
    <w:rsid w:val="00CC3758"/>
    <w:rsid w:val="00CC3DAA"/>
    <w:rsid w:val="00CC4C2C"/>
    <w:rsid w:val="00CC5057"/>
    <w:rsid w:val="00CC59A1"/>
    <w:rsid w:val="00CC75E7"/>
    <w:rsid w:val="00CC767E"/>
    <w:rsid w:val="00CD078F"/>
    <w:rsid w:val="00CD0856"/>
    <w:rsid w:val="00CD121E"/>
    <w:rsid w:val="00CD185D"/>
    <w:rsid w:val="00CD24C1"/>
    <w:rsid w:val="00CD28F0"/>
    <w:rsid w:val="00CD2DE8"/>
    <w:rsid w:val="00CD3ED8"/>
    <w:rsid w:val="00CD4001"/>
    <w:rsid w:val="00CD48AE"/>
    <w:rsid w:val="00CD497A"/>
    <w:rsid w:val="00CD5A6D"/>
    <w:rsid w:val="00CD761D"/>
    <w:rsid w:val="00CD76B5"/>
    <w:rsid w:val="00CD78B9"/>
    <w:rsid w:val="00CE2161"/>
    <w:rsid w:val="00CE2323"/>
    <w:rsid w:val="00CE2346"/>
    <w:rsid w:val="00CE2495"/>
    <w:rsid w:val="00CE6F0F"/>
    <w:rsid w:val="00CF002F"/>
    <w:rsid w:val="00CF0246"/>
    <w:rsid w:val="00CF1F23"/>
    <w:rsid w:val="00CF2483"/>
    <w:rsid w:val="00CF24E2"/>
    <w:rsid w:val="00CF257A"/>
    <w:rsid w:val="00CF393D"/>
    <w:rsid w:val="00CF4ABD"/>
    <w:rsid w:val="00CF4CF2"/>
    <w:rsid w:val="00CF5A53"/>
    <w:rsid w:val="00CF5D28"/>
    <w:rsid w:val="00CF6152"/>
    <w:rsid w:val="00CF68B8"/>
    <w:rsid w:val="00CF6EAD"/>
    <w:rsid w:val="00CF6F1E"/>
    <w:rsid w:val="00D001F9"/>
    <w:rsid w:val="00D0036E"/>
    <w:rsid w:val="00D00BB7"/>
    <w:rsid w:val="00D01EAD"/>
    <w:rsid w:val="00D01F76"/>
    <w:rsid w:val="00D02105"/>
    <w:rsid w:val="00D022B4"/>
    <w:rsid w:val="00D035B9"/>
    <w:rsid w:val="00D040B7"/>
    <w:rsid w:val="00D05105"/>
    <w:rsid w:val="00D0530E"/>
    <w:rsid w:val="00D0539C"/>
    <w:rsid w:val="00D05A5E"/>
    <w:rsid w:val="00D060FF"/>
    <w:rsid w:val="00D064E8"/>
    <w:rsid w:val="00D06546"/>
    <w:rsid w:val="00D06572"/>
    <w:rsid w:val="00D065CD"/>
    <w:rsid w:val="00D12325"/>
    <w:rsid w:val="00D12761"/>
    <w:rsid w:val="00D12B5B"/>
    <w:rsid w:val="00D13675"/>
    <w:rsid w:val="00D14487"/>
    <w:rsid w:val="00D145D1"/>
    <w:rsid w:val="00D15E7E"/>
    <w:rsid w:val="00D16058"/>
    <w:rsid w:val="00D16D81"/>
    <w:rsid w:val="00D16FDD"/>
    <w:rsid w:val="00D20016"/>
    <w:rsid w:val="00D207A7"/>
    <w:rsid w:val="00D2279F"/>
    <w:rsid w:val="00D22AF1"/>
    <w:rsid w:val="00D22E93"/>
    <w:rsid w:val="00D232C2"/>
    <w:rsid w:val="00D242DA"/>
    <w:rsid w:val="00D247EC"/>
    <w:rsid w:val="00D25058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1B0"/>
    <w:rsid w:val="00D36964"/>
    <w:rsid w:val="00D37A1A"/>
    <w:rsid w:val="00D4081B"/>
    <w:rsid w:val="00D40CB3"/>
    <w:rsid w:val="00D413C3"/>
    <w:rsid w:val="00D42240"/>
    <w:rsid w:val="00D427C3"/>
    <w:rsid w:val="00D42EB8"/>
    <w:rsid w:val="00D43D3C"/>
    <w:rsid w:val="00D43E0B"/>
    <w:rsid w:val="00D4411F"/>
    <w:rsid w:val="00D441E2"/>
    <w:rsid w:val="00D44374"/>
    <w:rsid w:val="00D44932"/>
    <w:rsid w:val="00D44992"/>
    <w:rsid w:val="00D45094"/>
    <w:rsid w:val="00D46111"/>
    <w:rsid w:val="00D4662F"/>
    <w:rsid w:val="00D46F1B"/>
    <w:rsid w:val="00D475B4"/>
    <w:rsid w:val="00D475FB"/>
    <w:rsid w:val="00D478E3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5A48"/>
    <w:rsid w:val="00D56B5F"/>
    <w:rsid w:val="00D57A3F"/>
    <w:rsid w:val="00D57AF0"/>
    <w:rsid w:val="00D60993"/>
    <w:rsid w:val="00D61815"/>
    <w:rsid w:val="00D61D26"/>
    <w:rsid w:val="00D627E3"/>
    <w:rsid w:val="00D62D9D"/>
    <w:rsid w:val="00D62ECD"/>
    <w:rsid w:val="00D64426"/>
    <w:rsid w:val="00D64475"/>
    <w:rsid w:val="00D650E6"/>
    <w:rsid w:val="00D65D78"/>
    <w:rsid w:val="00D666FF"/>
    <w:rsid w:val="00D66B04"/>
    <w:rsid w:val="00D67BC5"/>
    <w:rsid w:val="00D7021B"/>
    <w:rsid w:val="00D7054C"/>
    <w:rsid w:val="00D70D33"/>
    <w:rsid w:val="00D71862"/>
    <w:rsid w:val="00D71E7F"/>
    <w:rsid w:val="00D71FBA"/>
    <w:rsid w:val="00D7239B"/>
    <w:rsid w:val="00D72B5D"/>
    <w:rsid w:val="00D73077"/>
    <w:rsid w:val="00D736A2"/>
    <w:rsid w:val="00D73C57"/>
    <w:rsid w:val="00D742FF"/>
    <w:rsid w:val="00D758B3"/>
    <w:rsid w:val="00D76ADC"/>
    <w:rsid w:val="00D77413"/>
    <w:rsid w:val="00D77603"/>
    <w:rsid w:val="00D80B04"/>
    <w:rsid w:val="00D81F10"/>
    <w:rsid w:val="00D82798"/>
    <w:rsid w:val="00D82B94"/>
    <w:rsid w:val="00D82BF2"/>
    <w:rsid w:val="00D84A57"/>
    <w:rsid w:val="00D84D3D"/>
    <w:rsid w:val="00D85175"/>
    <w:rsid w:val="00D86178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69BD"/>
    <w:rsid w:val="00D97E6C"/>
    <w:rsid w:val="00DA180C"/>
    <w:rsid w:val="00DA18A2"/>
    <w:rsid w:val="00DA2919"/>
    <w:rsid w:val="00DA3E7B"/>
    <w:rsid w:val="00DA3F17"/>
    <w:rsid w:val="00DA418E"/>
    <w:rsid w:val="00DA4419"/>
    <w:rsid w:val="00DA451D"/>
    <w:rsid w:val="00DA46F4"/>
    <w:rsid w:val="00DA470D"/>
    <w:rsid w:val="00DA4CC5"/>
    <w:rsid w:val="00DA5672"/>
    <w:rsid w:val="00DA56DB"/>
    <w:rsid w:val="00DA5B20"/>
    <w:rsid w:val="00DA6452"/>
    <w:rsid w:val="00DA6FE9"/>
    <w:rsid w:val="00DA731E"/>
    <w:rsid w:val="00DA7925"/>
    <w:rsid w:val="00DB012A"/>
    <w:rsid w:val="00DB031E"/>
    <w:rsid w:val="00DB040B"/>
    <w:rsid w:val="00DB0AB8"/>
    <w:rsid w:val="00DB0D2A"/>
    <w:rsid w:val="00DB11CD"/>
    <w:rsid w:val="00DB152E"/>
    <w:rsid w:val="00DB1DAB"/>
    <w:rsid w:val="00DB39D4"/>
    <w:rsid w:val="00DB3A47"/>
    <w:rsid w:val="00DB3FE4"/>
    <w:rsid w:val="00DB46D0"/>
    <w:rsid w:val="00DB46DF"/>
    <w:rsid w:val="00DB49B6"/>
    <w:rsid w:val="00DB4E06"/>
    <w:rsid w:val="00DB6A80"/>
    <w:rsid w:val="00DB6C06"/>
    <w:rsid w:val="00DB7249"/>
    <w:rsid w:val="00DB7530"/>
    <w:rsid w:val="00DB7B06"/>
    <w:rsid w:val="00DC043D"/>
    <w:rsid w:val="00DC0F25"/>
    <w:rsid w:val="00DC11A2"/>
    <w:rsid w:val="00DC2610"/>
    <w:rsid w:val="00DC2793"/>
    <w:rsid w:val="00DC318A"/>
    <w:rsid w:val="00DC3A9D"/>
    <w:rsid w:val="00DC4004"/>
    <w:rsid w:val="00DC4243"/>
    <w:rsid w:val="00DC5584"/>
    <w:rsid w:val="00DC5B01"/>
    <w:rsid w:val="00DC6C1E"/>
    <w:rsid w:val="00DC6CE6"/>
    <w:rsid w:val="00DC7255"/>
    <w:rsid w:val="00DC72CE"/>
    <w:rsid w:val="00DC7951"/>
    <w:rsid w:val="00DD129A"/>
    <w:rsid w:val="00DD1C4B"/>
    <w:rsid w:val="00DD1F7B"/>
    <w:rsid w:val="00DD229E"/>
    <w:rsid w:val="00DD3029"/>
    <w:rsid w:val="00DD556B"/>
    <w:rsid w:val="00DD55E0"/>
    <w:rsid w:val="00DD594A"/>
    <w:rsid w:val="00DE18A3"/>
    <w:rsid w:val="00DE1904"/>
    <w:rsid w:val="00DE1DAA"/>
    <w:rsid w:val="00DE3DBB"/>
    <w:rsid w:val="00DE43A2"/>
    <w:rsid w:val="00DE4A74"/>
    <w:rsid w:val="00DE4B05"/>
    <w:rsid w:val="00DE541C"/>
    <w:rsid w:val="00DE5446"/>
    <w:rsid w:val="00DE737B"/>
    <w:rsid w:val="00DE7D52"/>
    <w:rsid w:val="00DE7FE7"/>
    <w:rsid w:val="00DF100B"/>
    <w:rsid w:val="00DF11B7"/>
    <w:rsid w:val="00DF4359"/>
    <w:rsid w:val="00DF712A"/>
    <w:rsid w:val="00DF73C1"/>
    <w:rsid w:val="00DF7511"/>
    <w:rsid w:val="00DF7751"/>
    <w:rsid w:val="00E009B1"/>
    <w:rsid w:val="00E00BC3"/>
    <w:rsid w:val="00E011D7"/>
    <w:rsid w:val="00E02000"/>
    <w:rsid w:val="00E031BB"/>
    <w:rsid w:val="00E0417B"/>
    <w:rsid w:val="00E04BDC"/>
    <w:rsid w:val="00E0576C"/>
    <w:rsid w:val="00E068BC"/>
    <w:rsid w:val="00E06A89"/>
    <w:rsid w:val="00E06B68"/>
    <w:rsid w:val="00E073F0"/>
    <w:rsid w:val="00E10761"/>
    <w:rsid w:val="00E1096A"/>
    <w:rsid w:val="00E11D7A"/>
    <w:rsid w:val="00E11EEB"/>
    <w:rsid w:val="00E12607"/>
    <w:rsid w:val="00E128F2"/>
    <w:rsid w:val="00E13E5A"/>
    <w:rsid w:val="00E13EE4"/>
    <w:rsid w:val="00E16463"/>
    <w:rsid w:val="00E1652F"/>
    <w:rsid w:val="00E16F82"/>
    <w:rsid w:val="00E17F6F"/>
    <w:rsid w:val="00E20B20"/>
    <w:rsid w:val="00E20E4B"/>
    <w:rsid w:val="00E239D1"/>
    <w:rsid w:val="00E23F81"/>
    <w:rsid w:val="00E246B9"/>
    <w:rsid w:val="00E250C5"/>
    <w:rsid w:val="00E26727"/>
    <w:rsid w:val="00E26970"/>
    <w:rsid w:val="00E2728F"/>
    <w:rsid w:val="00E27791"/>
    <w:rsid w:val="00E2789D"/>
    <w:rsid w:val="00E30EF5"/>
    <w:rsid w:val="00E30F2D"/>
    <w:rsid w:val="00E31651"/>
    <w:rsid w:val="00E319DB"/>
    <w:rsid w:val="00E31AFC"/>
    <w:rsid w:val="00E3250F"/>
    <w:rsid w:val="00E3381A"/>
    <w:rsid w:val="00E3409E"/>
    <w:rsid w:val="00E348D0"/>
    <w:rsid w:val="00E34F76"/>
    <w:rsid w:val="00E35524"/>
    <w:rsid w:val="00E35558"/>
    <w:rsid w:val="00E35BFF"/>
    <w:rsid w:val="00E36E99"/>
    <w:rsid w:val="00E37BE5"/>
    <w:rsid w:val="00E40CE8"/>
    <w:rsid w:val="00E41A27"/>
    <w:rsid w:val="00E41AB4"/>
    <w:rsid w:val="00E42737"/>
    <w:rsid w:val="00E438E4"/>
    <w:rsid w:val="00E43EF4"/>
    <w:rsid w:val="00E44906"/>
    <w:rsid w:val="00E45C77"/>
    <w:rsid w:val="00E4608B"/>
    <w:rsid w:val="00E46C5D"/>
    <w:rsid w:val="00E46D7F"/>
    <w:rsid w:val="00E46F66"/>
    <w:rsid w:val="00E501D3"/>
    <w:rsid w:val="00E51252"/>
    <w:rsid w:val="00E5178B"/>
    <w:rsid w:val="00E53A01"/>
    <w:rsid w:val="00E54271"/>
    <w:rsid w:val="00E54768"/>
    <w:rsid w:val="00E564C4"/>
    <w:rsid w:val="00E567C9"/>
    <w:rsid w:val="00E57427"/>
    <w:rsid w:val="00E57E1A"/>
    <w:rsid w:val="00E604C4"/>
    <w:rsid w:val="00E60809"/>
    <w:rsid w:val="00E60CAE"/>
    <w:rsid w:val="00E61300"/>
    <w:rsid w:val="00E613FA"/>
    <w:rsid w:val="00E635B9"/>
    <w:rsid w:val="00E65D15"/>
    <w:rsid w:val="00E66CD8"/>
    <w:rsid w:val="00E67802"/>
    <w:rsid w:val="00E67EE5"/>
    <w:rsid w:val="00E67FAB"/>
    <w:rsid w:val="00E7013A"/>
    <w:rsid w:val="00E72C6B"/>
    <w:rsid w:val="00E73920"/>
    <w:rsid w:val="00E7397B"/>
    <w:rsid w:val="00E73AB7"/>
    <w:rsid w:val="00E73C5E"/>
    <w:rsid w:val="00E74F5D"/>
    <w:rsid w:val="00E76034"/>
    <w:rsid w:val="00E77C9F"/>
    <w:rsid w:val="00E80440"/>
    <w:rsid w:val="00E817E0"/>
    <w:rsid w:val="00E81947"/>
    <w:rsid w:val="00E82EE4"/>
    <w:rsid w:val="00E831E7"/>
    <w:rsid w:val="00E843B5"/>
    <w:rsid w:val="00E84A3B"/>
    <w:rsid w:val="00E85307"/>
    <w:rsid w:val="00E85B0A"/>
    <w:rsid w:val="00E86056"/>
    <w:rsid w:val="00E8632B"/>
    <w:rsid w:val="00E86556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5E4"/>
    <w:rsid w:val="00EA1D43"/>
    <w:rsid w:val="00EA26B7"/>
    <w:rsid w:val="00EA2A76"/>
    <w:rsid w:val="00EA4C04"/>
    <w:rsid w:val="00EA4EC9"/>
    <w:rsid w:val="00EA568E"/>
    <w:rsid w:val="00EA5E0F"/>
    <w:rsid w:val="00EA6AC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3E1"/>
    <w:rsid w:val="00EB4F83"/>
    <w:rsid w:val="00EB584C"/>
    <w:rsid w:val="00EB5863"/>
    <w:rsid w:val="00EB5A02"/>
    <w:rsid w:val="00EB5CB0"/>
    <w:rsid w:val="00EB5D88"/>
    <w:rsid w:val="00EB698E"/>
    <w:rsid w:val="00EB6D14"/>
    <w:rsid w:val="00EB7307"/>
    <w:rsid w:val="00EB772D"/>
    <w:rsid w:val="00EC14B0"/>
    <w:rsid w:val="00EC204E"/>
    <w:rsid w:val="00EC249E"/>
    <w:rsid w:val="00EC2CFF"/>
    <w:rsid w:val="00EC2DFB"/>
    <w:rsid w:val="00EC33B4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C7ED4"/>
    <w:rsid w:val="00ED1327"/>
    <w:rsid w:val="00ED2159"/>
    <w:rsid w:val="00ED27C3"/>
    <w:rsid w:val="00ED2AE2"/>
    <w:rsid w:val="00ED2C5A"/>
    <w:rsid w:val="00ED2E4A"/>
    <w:rsid w:val="00ED33AE"/>
    <w:rsid w:val="00ED33EA"/>
    <w:rsid w:val="00ED3775"/>
    <w:rsid w:val="00ED3DE2"/>
    <w:rsid w:val="00ED434D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49BA"/>
    <w:rsid w:val="00EE56A9"/>
    <w:rsid w:val="00EE5A27"/>
    <w:rsid w:val="00EE5EBC"/>
    <w:rsid w:val="00EE62C5"/>
    <w:rsid w:val="00EE6E77"/>
    <w:rsid w:val="00EE76A9"/>
    <w:rsid w:val="00EE799E"/>
    <w:rsid w:val="00EE7CA8"/>
    <w:rsid w:val="00EE7FA7"/>
    <w:rsid w:val="00EF0322"/>
    <w:rsid w:val="00EF1093"/>
    <w:rsid w:val="00EF1899"/>
    <w:rsid w:val="00EF1FCB"/>
    <w:rsid w:val="00EF21C3"/>
    <w:rsid w:val="00EF2E6B"/>
    <w:rsid w:val="00EF3049"/>
    <w:rsid w:val="00EF54D1"/>
    <w:rsid w:val="00EF5ABE"/>
    <w:rsid w:val="00EF67BB"/>
    <w:rsid w:val="00EF72F9"/>
    <w:rsid w:val="00F0021E"/>
    <w:rsid w:val="00F0030E"/>
    <w:rsid w:val="00F00CD1"/>
    <w:rsid w:val="00F01595"/>
    <w:rsid w:val="00F01E6B"/>
    <w:rsid w:val="00F0241C"/>
    <w:rsid w:val="00F02EA8"/>
    <w:rsid w:val="00F031EE"/>
    <w:rsid w:val="00F03CC7"/>
    <w:rsid w:val="00F04066"/>
    <w:rsid w:val="00F044F4"/>
    <w:rsid w:val="00F0465B"/>
    <w:rsid w:val="00F0503F"/>
    <w:rsid w:val="00F05759"/>
    <w:rsid w:val="00F064EC"/>
    <w:rsid w:val="00F06BF2"/>
    <w:rsid w:val="00F07F39"/>
    <w:rsid w:val="00F10CB9"/>
    <w:rsid w:val="00F110CD"/>
    <w:rsid w:val="00F110D5"/>
    <w:rsid w:val="00F1233D"/>
    <w:rsid w:val="00F12351"/>
    <w:rsid w:val="00F1311B"/>
    <w:rsid w:val="00F13C24"/>
    <w:rsid w:val="00F144AD"/>
    <w:rsid w:val="00F1490A"/>
    <w:rsid w:val="00F14CF4"/>
    <w:rsid w:val="00F15193"/>
    <w:rsid w:val="00F16739"/>
    <w:rsid w:val="00F16DE2"/>
    <w:rsid w:val="00F2052B"/>
    <w:rsid w:val="00F22183"/>
    <w:rsid w:val="00F2260F"/>
    <w:rsid w:val="00F231D6"/>
    <w:rsid w:val="00F242AD"/>
    <w:rsid w:val="00F247F2"/>
    <w:rsid w:val="00F2518F"/>
    <w:rsid w:val="00F252A8"/>
    <w:rsid w:val="00F265F7"/>
    <w:rsid w:val="00F27FA6"/>
    <w:rsid w:val="00F32C11"/>
    <w:rsid w:val="00F32F95"/>
    <w:rsid w:val="00F3356D"/>
    <w:rsid w:val="00F33DC8"/>
    <w:rsid w:val="00F34444"/>
    <w:rsid w:val="00F378F1"/>
    <w:rsid w:val="00F403A1"/>
    <w:rsid w:val="00F403DB"/>
    <w:rsid w:val="00F404D9"/>
    <w:rsid w:val="00F4065A"/>
    <w:rsid w:val="00F41A49"/>
    <w:rsid w:val="00F4275C"/>
    <w:rsid w:val="00F431CF"/>
    <w:rsid w:val="00F434B2"/>
    <w:rsid w:val="00F44D7F"/>
    <w:rsid w:val="00F45693"/>
    <w:rsid w:val="00F457A0"/>
    <w:rsid w:val="00F46CD2"/>
    <w:rsid w:val="00F476FB"/>
    <w:rsid w:val="00F52339"/>
    <w:rsid w:val="00F5277A"/>
    <w:rsid w:val="00F532E8"/>
    <w:rsid w:val="00F537FF"/>
    <w:rsid w:val="00F540F9"/>
    <w:rsid w:val="00F54E36"/>
    <w:rsid w:val="00F5522D"/>
    <w:rsid w:val="00F5594A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5C7"/>
    <w:rsid w:val="00F70988"/>
    <w:rsid w:val="00F70C73"/>
    <w:rsid w:val="00F713A3"/>
    <w:rsid w:val="00F71A8F"/>
    <w:rsid w:val="00F7439E"/>
    <w:rsid w:val="00F750CA"/>
    <w:rsid w:val="00F75330"/>
    <w:rsid w:val="00F75B66"/>
    <w:rsid w:val="00F7639A"/>
    <w:rsid w:val="00F76A8B"/>
    <w:rsid w:val="00F76BD9"/>
    <w:rsid w:val="00F80244"/>
    <w:rsid w:val="00F80318"/>
    <w:rsid w:val="00F80703"/>
    <w:rsid w:val="00F80948"/>
    <w:rsid w:val="00F80F65"/>
    <w:rsid w:val="00F81387"/>
    <w:rsid w:val="00F82134"/>
    <w:rsid w:val="00F822E3"/>
    <w:rsid w:val="00F8283D"/>
    <w:rsid w:val="00F82866"/>
    <w:rsid w:val="00F83DD5"/>
    <w:rsid w:val="00F841FB"/>
    <w:rsid w:val="00F84421"/>
    <w:rsid w:val="00F8449B"/>
    <w:rsid w:val="00F84A6A"/>
    <w:rsid w:val="00F84B44"/>
    <w:rsid w:val="00F85691"/>
    <w:rsid w:val="00F8582C"/>
    <w:rsid w:val="00F85F92"/>
    <w:rsid w:val="00F85F96"/>
    <w:rsid w:val="00F8637D"/>
    <w:rsid w:val="00F86653"/>
    <w:rsid w:val="00F868FB"/>
    <w:rsid w:val="00F86904"/>
    <w:rsid w:val="00F87032"/>
    <w:rsid w:val="00F87094"/>
    <w:rsid w:val="00F87AB3"/>
    <w:rsid w:val="00F87F6E"/>
    <w:rsid w:val="00F9007C"/>
    <w:rsid w:val="00F90AFC"/>
    <w:rsid w:val="00F90D66"/>
    <w:rsid w:val="00F913DC"/>
    <w:rsid w:val="00F91DDA"/>
    <w:rsid w:val="00F930FD"/>
    <w:rsid w:val="00F93774"/>
    <w:rsid w:val="00F9397A"/>
    <w:rsid w:val="00F93A37"/>
    <w:rsid w:val="00F94182"/>
    <w:rsid w:val="00F9431F"/>
    <w:rsid w:val="00F944D9"/>
    <w:rsid w:val="00F94DB3"/>
    <w:rsid w:val="00F96500"/>
    <w:rsid w:val="00F975F4"/>
    <w:rsid w:val="00FA1D89"/>
    <w:rsid w:val="00FA31E7"/>
    <w:rsid w:val="00FA413A"/>
    <w:rsid w:val="00FA4144"/>
    <w:rsid w:val="00FA4DDF"/>
    <w:rsid w:val="00FA645E"/>
    <w:rsid w:val="00FA6A1E"/>
    <w:rsid w:val="00FA6E7F"/>
    <w:rsid w:val="00FA7114"/>
    <w:rsid w:val="00FB0143"/>
    <w:rsid w:val="00FB052D"/>
    <w:rsid w:val="00FB2101"/>
    <w:rsid w:val="00FB22D7"/>
    <w:rsid w:val="00FB2379"/>
    <w:rsid w:val="00FB3CB7"/>
    <w:rsid w:val="00FB4B8A"/>
    <w:rsid w:val="00FB5152"/>
    <w:rsid w:val="00FB5F8F"/>
    <w:rsid w:val="00FB62B1"/>
    <w:rsid w:val="00FB680E"/>
    <w:rsid w:val="00FB6B73"/>
    <w:rsid w:val="00FB7008"/>
    <w:rsid w:val="00FB7A0B"/>
    <w:rsid w:val="00FC0065"/>
    <w:rsid w:val="00FC062F"/>
    <w:rsid w:val="00FC0754"/>
    <w:rsid w:val="00FC2F6C"/>
    <w:rsid w:val="00FC3AEE"/>
    <w:rsid w:val="00FC55A5"/>
    <w:rsid w:val="00FC5DF9"/>
    <w:rsid w:val="00FC6060"/>
    <w:rsid w:val="00FC6238"/>
    <w:rsid w:val="00FC7951"/>
    <w:rsid w:val="00FC7C32"/>
    <w:rsid w:val="00FC7EAE"/>
    <w:rsid w:val="00FD0F68"/>
    <w:rsid w:val="00FD13EF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29E6"/>
    <w:rsid w:val="00FE3770"/>
    <w:rsid w:val="00FE4722"/>
    <w:rsid w:val="00FE4C88"/>
    <w:rsid w:val="00FE515A"/>
    <w:rsid w:val="00FE5421"/>
    <w:rsid w:val="00FE5624"/>
    <w:rsid w:val="00FE5703"/>
    <w:rsid w:val="00FE5D2C"/>
    <w:rsid w:val="00FE5FBF"/>
    <w:rsid w:val="00FE6919"/>
    <w:rsid w:val="00FE6C25"/>
    <w:rsid w:val="00FE7CF9"/>
    <w:rsid w:val="00FF033A"/>
    <w:rsid w:val="00FF0397"/>
    <w:rsid w:val="00FF0964"/>
    <w:rsid w:val="00FF0F67"/>
    <w:rsid w:val="00FF16F2"/>
    <w:rsid w:val="00FF1F9B"/>
    <w:rsid w:val="00FF2611"/>
    <w:rsid w:val="00FF2B42"/>
    <w:rsid w:val="00FF2D5B"/>
    <w:rsid w:val="00FF3B7F"/>
    <w:rsid w:val="00FF4192"/>
    <w:rsid w:val="00FF4F92"/>
    <w:rsid w:val="00FF5428"/>
    <w:rsid w:val="00FF54EB"/>
    <w:rsid w:val="00FF6822"/>
    <w:rsid w:val="00FF73D0"/>
    <w:rsid w:val="01AC2D60"/>
    <w:rsid w:val="01D446DD"/>
    <w:rsid w:val="01E6FF7C"/>
    <w:rsid w:val="028441D1"/>
    <w:rsid w:val="02F8B489"/>
    <w:rsid w:val="030B0786"/>
    <w:rsid w:val="033DB610"/>
    <w:rsid w:val="03491455"/>
    <w:rsid w:val="036BB4B3"/>
    <w:rsid w:val="0383E850"/>
    <w:rsid w:val="03A919D6"/>
    <w:rsid w:val="03D95EE9"/>
    <w:rsid w:val="03FC7C8C"/>
    <w:rsid w:val="040A21AF"/>
    <w:rsid w:val="044D1831"/>
    <w:rsid w:val="046BF98D"/>
    <w:rsid w:val="050F1C72"/>
    <w:rsid w:val="0533F530"/>
    <w:rsid w:val="05A5C55C"/>
    <w:rsid w:val="05B5E4B5"/>
    <w:rsid w:val="05C6532D"/>
    <w:rsid w:val="05DE1F8D"/>
    <w:rsid w:val="05FE7676"/>
    <w:rsid w:val="0606722E"/>
    <w:rsid w:val="063E400B"/>
    <w:rsid w:val="06AC375E"/>
    <w:rsid w:val="06BA53E3"/>
    <w:rsid w:val="06C116FD"/>
    <w:rsid w:val="070064E9"/>
    <w:rsid w:val="0704BB2E"/>
    <w:rsid w:val="07B39E99"/>
    <w:rsid w:val="07BA243F"/>
    <w:rsid w:val="0811CB5E"/>
    <w:rsid w:val="088F6FBC"/>
    <w:rsid w:val="08A957E0"/>
    <w:rsid w:val="08B9D15B"/>
    <w:rsid w:val="09086CC6"/>
    <w:rsid w:val="09115610"/>
    <w:rsid w:val="0912C6E4"/>
    <w:rsid w:val="092B5A9B"/>
    <w:rsid w:val="0960B8B2"/>
    <w:rsid w:val="09C0678C"/>
    <w:rsid w:val="0A4B7509"/>
    <w:rsid w:val="0A531494"/>
    <w:rsid w:val="0A73DF2E"/>
    <w:rsid w:val="0AF4531A"/>
    <w:rsid w:val="0B4B3368"/>
    <w:rsid w:val="0B5B204D"/>
    <w:rsid w:val="0B7B0FD4"/>
    <w:rsid w:val="0BB4A1F0"/>
    <w:rsid w:val="0C177750"/>
    <w:rsid w:val="0C365EA4"/>
    <w:rsid w:val="0C7C81B0"/>
    <w:rsid w:val="0C82067B"/>
    <w:rsid w:val="0C8FD75C"/>
    <w:rsid w:val="0CB75FAA"/>
    <w:rsid w:val="0D0EDE05"/>
    <w:rsid w:val="0D32F93C"/>
    <w:rsid w:val="0D5B7386"/>
    <w:rsid w:val="0D973998"/>
    <w:rsid w:val="0DE61553"/>
    <w:rsid w:val="0E29498A"/>
    <w:rsid w:val="0E5A3E35"/>
    <w:rsid w:val="0E63D3C4"/>
    <w:rsid w:val="0E836649"/>
    <w:rsid w:val="0E8A53A6"/>
    <w:rsid w:val="0ED41F8D"/>
    <w:rsid w:val="0EFDD77C"/>
    <w:rsid w:val="0F0BC3E8"/>
    <w:rsid w:val="0F0C63F5"/>
    <w:rsid w:val="0F206DE1"/>
    <w:rsid w:val="0F280164"/>
    <w:rsid w:val="0F385AA4"/>
    <w:rsid w:val="0F728F80"/>
    <w:rsid w:val="0F88C7F4"/>
    <w:rsid w:val="0F9BC183"/>
    <w:rsid w:val="0FCC1D01"/>
    <w:rsid w:val="0FE16B32"/>
    <w:rsid w:val="0FE63526"/>
    <w:rsid w:val="10174116"/>
    <w:rsid w:val="103E17AD"/>
    <w:rsid w:val="10469032"/>
    <w:rsid w:val="10479E63"/>
    <w:rsid w:val="104AE10F"/>
    <w:rsid w:val="10715F86"/>
    <w:rsid w:val="108DEE61"/>
    <w:rsid w:val="109D58B0"/>
    <w:rsid w:val="10D42B05"/>
    <w:rsid w:val="10E807B4"/>
    <w:rsid w:val="10F675DE"/>
    <w:rsid w:val="10FE28B3"/>
    <w:rsid w:val="11194638"/>
    <w:rsid w:val="116BC8BF"/>
    <w:rsid w:val="116D670A"/>
    <w:rsid w:val="1176A1C6"/>
    <w:rsid w:val="11A2E14B"/>
    <w:rsid w:val="11B43048"/>
    <w:rsid w:val="11EE71B5"/>
    <w:rsid w:val="11F82F74"/>
    <w:rsid w:val="12110160"/>
    <w:rsid w:val="122D3687"/>
    <w:rsid w:val="1240AB5D"/>
    <w:rsid w:val="1263C003"/>
    <w:rsid w:val="12BEB00D"/>
    <w:rsid w:val="1328B26E"/>
    <w:rsid w:val="1351E159"/>
    <w:rsid w:val="135DB1C9"/>
    <w:rsid w:val="13B7FDE7"/>
    <w:rsid w:val="1408B417"/>
    <w:rsid w:val="141204DA"/>
    <w:rsid w:val="141E3C17"/>
    <w:rsid w:val="145B9461"/>
    <w:rsid w:val="14715F0F"/>
    <w:rsid w:val="1472F925"/>
    <w:rsid w:val="148CD9BB"/>
    <w:rsid w:val="14A054AA"/>
    <w:rsid w:val="14A7980B"/>
    <w:rsid w:val="14B19DDC"/>
    <w:rsid w:val="14EC58AA"/>
    <w:rsid w:val="15155F01"/>
    <w:rsid w:val="1540DA34"/>
    <w:rsid w:val="1543DF78"/>
    <w:rsid w:val="15CCB5C1"/>
    <w:rsid w:val="15F291A7"/>
    <w:rsid w:val="1613CF6B"/>
    <w:rsid w:val="161BB13A"/>
    <w:rsid w:val="16343A3F"/>
    <w:rsid w:val="163F39E2"/>
    <w:rsid w:val="16512788"/>
    <w:rsid w:val="1703FA0C"/>
    <w:rsid w:val="17132A24"/>
    <w:rsid w:val="17467999"/>
    <w:rsid w:val="175CECC1"/>
    <w:rsid w:val="176B25A9"/>
    <w:rsid w:val="176E8ADE"/>
    <w:rsid w:val="17B98F65"/>
    <w:rsid w:val="17F74E1B"/>
    <w:rsid w:val="17FC2138"/>
    <w:rsid w:val="17FD8618"/>
    <w:rsid w:val="1825846E"/>
    <w:rsid w:val="184204ED"/>
    <w:rsid w:val="18B67078"/>
    <w:rsid w:val="18C5A32F"/>
    <w:rsid w:val="1915AFB6"/>
    <w:rsid w:val="1945B1FC"/>
    <w:rsid w:val="194802E5"/>
    <w:rsid w:val="1954DCBA"/>
    <w:rsid w:val="196428B2"/>
    <w:rsid w:val="1A1A2A3F"/>
    <w:rsid w:val="1A219784"/>
    <w:rsid w:val="1A2C1967"/>
    <w:rsid w:val="1A482832"/>
    <w:rsid w:val="1AD05904"/>
    <w:rsid w:val="1AFE20B6"/>
    <w:rsid w:val="1B00861D"/>
    <w:rsid w:val="1B279BA9"/>
    <w:rsid w:val="1B69F347"/>
    <w:rsid w:val="1B7231A5"/>
    <w:rsid w:val="1B8E74DA"/>
    <w:rsid w:val="1BA0E0E9"/>
    <w:rsid w:val="1BADB956"/>
    <w:rsid w:val="1BC2A5F9"/>
    <w:rsid w:val="1BE6CAD8"/>
    <w:rsid w:val="1C231C7B"/>
    <w:rsid w:val="1C2DB5CF"/>
    <w:rsid w:val="1C726F4E"/>
    <w:rsid w:val="1C8E0C57"/>
    <w:rsid w:val="1CCEFC98"/>
    <w:rsid w:val="1CE46DDE"/>
    <w:rsid w:val="1D1DB117"/>
    <w:rsid w:val="1D3F0ADE"/>
    <w:rsid w:val="1D41F4F5"/>
    <w:rsid w:val="1D42CA8D"/>
    <w:rsid w:val="1D8F84F3"/>
    <w:rsid w:val="1D9A8466"/>
    <w:rsid w:val="1D9E6F56"/>
    <w:rsid w:val="1DBAFE4C"/>
    <w:rsid w:val="1DE2135A"/>
    <w:rsid w:val="1DE84DDC"/>
    <w:rsid w:val="1E072584"/>
    <w:rsid w:val="1E80ED33"/>
    <w:rsid w:val="1E8211F6"/>
    <w:rsid w:val="1E97CC01"/>
    <w:rsid w:val="1EA5A682"/>
    <w:rsid w:val="1ECC2FD8"/>
    <w:rsid w:val="1F0D38D6"/>
    <w:rsid w:val="1FAE4E7B"/>
    <w:rsid w:val="1FEF8707"/>
    <w:rsid w:val="207C5373"/>
    <w:rsid w:val="20809F63"/>
    <w:rsid w:val="20830C1F"/>
    <w:rsid w:val="209F6A94"/>
    <w:rsid w:val="20B6CDF1"/>
    <w:rsid w:val="20BC047E"/>
    <w:rsid w:val="20C9F325"/>
    <w:rsid w:val="20EEC570"/>
    <w:rsid w:val="2124310A"/>
    <w:rsid w:val="21A092C4"/>
    <w:rsid w:val="21A61277"/>
    <w:rsid w:val="21DCF03E"/>
    <w:rsid w:val="221A1418"/>
    <w:rsid w:val="221ECD61"/>
    <w:rsid w:val="223B3AF5"/>
    <w:rsid w:val="22767F34"/>
    <w:rsid w:val="22C6D220"/>
    <w:rsid w:val="22D3BF88"/>
    <w:rsid w:val="22E3C1A0"/>
    <w:rsid w:val="2311BFBD"/>
    <w:rsid w:val="2325766C"/>
    <w:rsid w:val="233C9985"/>
    <w:rsid w:val="233FF8B8"/>
    <w:rsid w:val="2351CD62"/>
    <w:rsid w:val="236AC034"/>
    <w:rsid w:val="23758FDD"/>
    <w:rsid w:val="23927332"/>
    <w:rsid w:val="23B80F7D"/>
    <w:rsid w:val="24378946"/>
    <w:rsid w:val="244A96F8"/>
    <w:rsid w:val="2478862E"/>
    <w:rsid w:val="248414A5"/>
    <w:rsid w:val="24C3AFD6"/>
    <w:rsid w:val="250DCBFF"/>
    <w:rsid w:val="251C0A29"/>
    <w:rsid w:val="2533A5F2"/>
    <w:rsid w:val="2534724C"/>
    <w:rsid w:val="25612092"/>
    <w:rsid w:val="25BE4A17"/>
    <w:rsid w:val="25D5658B"/>
    <w:rsid w:val="2627B220"/>
    <w:rsid w:val="26373131"/>
    <w:rsid w:val="264B822C"/>
    <w:rsid w:val="264E85C3"/>
    <w:rsid w:val="266FE516"/>
    <w:rsid w:val="269C854E"/>
    <w:rsid w:val="26C4E8C0"/>
    <w:rsid w:val="26D73698"/>
    <w:rsid w:val="26F6E0C3"/>
    <w:rsid w:val="2717C92B"/>
    <w:rsid w:val="27B55394"/>
    <w:rsid w:val="27B9D662"/>
    <w:rsid w:val="27C2F5B4"/>
    <w:rsid w:val="27D2489A"/>
    <w:rsid w:val="28872DFA"/>
    <w:rsid w:val="28A0B576"/>
    <w:rsid w:val="28CC2A15"/>
    <w:rsid w:val="296562EF"/>
    <w:rsid w:val="298DEEA6"/>
    <w:rsid w:val="2A207AC9"/>
    <w:rsid w:val="2A307146"/>
    <w:rsid w:val="2A315D72"/>
    <w:rsid w:val="2A47F021"/>
    <w:rsid w:val="2A4D99B3"/>
    <w:rsid w:val="2A6DEFBE"/>
    <w:rsid w:val="2A74054E"/>
    <w:rsid w:val="2AA3ECEF"/>
    <w:rsid w:val="2ADD1F71"/>
    <w:rsid w:val="2B98A381"/>
    <w:rsid w:val="2BD4838F"/>
    <w:rsid w:val="2BECCB84"/>
    <w:rsid w:val="2C081102"/>
    <w:rsid w:val="2C20E53F"/>
    <w:rsid w:val="2C271F61"/>
    <w:rsid w:val="2C31ED34"/>
    <w:rsid w:val="2C7713F7"/>
    <w:rsid w:val="2C87A766"/>
    <w:rsid w:val="2C941E49"/>
    <w:rsid w:val="2CA79F06"/>
    <w:rsid w:val="2CB8FDA4"/>
    <w:rsid w:val="2CCCC7AE"/>
    <w:rsid w:val="2CD49AA3"/>
    <w:rsid w:val="2CDBAA71"/>
    <w:rsid w:val="2D296556"/>
    <w:rsid w:val="2D667E6D"/>
    <w:rsid w:val="2D80DF4C"/>
    <w:rsid w:val="2DD6F48D"/>
    <w:rsid w:val="2E25C934"/>
    <w:rsid w:val="2E530462"/>
    <w:rsid w:val="2EE54FE5"/>
    <w:rsid w:val="2F13836E"/>
    <w:rsid w:val="2F30754C"/>
    <w:rsid w:val="2F6369C9"/>
    <w:rsid w:val="2F6639AC"/>
    <w:rsid w:val="2F6B8EB9"/>
    <w:rsid w:val="2FBADAC2"/>
    <w:rsid w:val="2FDAC196"/>
    <w:rsid w:val="2FE3780E"/>
    <w:rsid w:val="2FE51534"/>
    <w:rsid w:val="30566495"/>
    <w:rsid w:val="30987C9F"/>
    <w:rsid w:val="30D9AE4D"/>
    <w:rsid w:val="310B6D2F"/>
    <w:rsid w:val="316C7A3F"/>
    <w:rsid w:val="31C56060"/>
    <w:rsid w:val="31E42FAB"/>
    <w:rsid w:val="31FC19AE"/>
    <w:rsid w:val="32182866"/>
    <w:rsid w:val="323007E2"/>
    <w:rsid w:val="326CF4BD"/>
    <w:rsid w:val="32975CEE"/>
    <w:rsid w:val="32B5AAEF"/>
    <w:rsid w:val="32CCBC07"/>
    <w:rsid w:val="32DF6145"/>
    <w:rsid w:val="330A0C68"/>
    <w:rsid w:val="3332DF85"/>
    <w:rsid w:val="335AB40A"/>
    <w:rsid w:val="33949CF5"/>
    <w:rsid w:val="33A4A8DC"/>
    <w:rsid w:val="34187704"/>
    <w:rsid w:val="3464471D"/>
    <w:rsid w:val="346901B8"/>
    <w:rsid w:val="347638B0"/>
    <w:rsid w:val="34BDFD1A"/>
    <w:rsid w:val="34C3BA60"/>
    <w:rsid w:val="353DB619"/>
    <w:rsid w:val="3567B7C8"/>
    <w:rsid w:val="3617B2BC"/>
    <w:rsid w:val="36A9658B"/>
    <w:rsid w:val="3709947C"/>
    <w:rsid w:val="373F5AAF"/>
    <w:rsid w:val="374CBF32"/>
    <w:rsid w:val="37F6C771"/>
    <w:rsid w:val="38076F22"/>
    <w:rsid w:val="38407FA1"/>
    <w:rsid w:val="3847052D"/>
    <w:rsid w:val="3871FCB0"/>
    <w:rsid w:val="38986477"/>
    <w:rsid w:val="38AFF5E3"/>
    <w:rsid w:val="38CC3EAB"/>
    <w:rsid w:val="38D4D231"/>
    <w:rsid w:val="391DAFB2"/>
    <w:rsid w:val="393E0800"/>
    <w:rsid w:val="3965F91B"/>
    <w:rsid w:val="3A0512BD"/>
    <w:rsid w:val="3A2566D0"/>
    <w:rsid w:val="3A31BD87"/>
    <w:rsid w:val="3A4B35CD"/>
    <w:rsid w:val="3A4DB84D"/>
    <w:rsid w:val="3A873327"/>
    <w:rsid w:val="3A9BAB2D"/>
    <w:rsid w:val="3A9EF186"/>
    <w:rsid w:val="3AA3481A"/>
    <w:rsid w:val="3ACF0EBF"/>
    <w:rsid w:val="3AE76F3A"/>
    <w:rsid w:val="3B037851"/>
    <w:rsid w:val="3B12303E"/>
    <w:rsid w:val="3B4730D2"/>
    <w:rsid w:val="3B6CD76C"/>
    <w:rsid w:val="3B84C636"/>
    <w:rsid w:val="3BA5BF66"/>
    <w:rsid w:val="3C4C9518"/>
    <w:rsid w:val="3CB16D46"/>
    <w:rsid w:val="3CCF4776"/>
    <w:rsid w:val="3CE0D410"/>
    <w:rsid w:val="3D4F123D"/>
    <w:rsid w:val="3DFAA8E2"/>
    <w:rsid w:val="3E038D88"/>
    <w:rsid w:val="3E05D573"/>
    <w:rsid w:val="3E4E37BA"/>
    <w:rsid w:val="3E61DC49"/>
    <w:rsid w:val="3F0F58A9"/>
    <w:rsid w:val="3F848B57"/>
    <w:rsid w:val="3F8AA7C7"/>
    <w:rsid w:val="3FC18125"/>
    <w:rsid w:val="3FDD24CC"/>
    <w:rsid w:val="3FEF5481"/>
    <w:rsid w:val="4008D6ED"/>
    <w:rsid w:val="402B8C46"/>
    <w:rsid w:val="407BB529"/>
    <w:rsid w:val="411D94BF"/>
    <w:rsid w:val="414641C0"/>
    <w:rsid w:val="415237AE"/>
    <w:rsid w:val="416979EA"/>
    <w:rsid w:val="41A402E5"/>
    <w:rsid w:val="41CA4D00"/>
    <w:rsid w:val="41F137FA"/>
    <w:rsid w:val="4204F716"/>
    <w:rsid w:val="4205E528"/>
    <w:rsid w:val="42712974"/>
    <w:rsid w:val="4300A28A"/>
    <w:rsid w:val="4306006B"/>
    <w:rsid w:val="432FD0D9"/>
    <w:rsid w:val="433EC3C7"/>
    <w:rsid w:val="43845D5D"/>
    <w:rsid w:val="4439A050"/>
    <w:rsid w:val="443D3201"/>
    <w:rsid w:val="443DFF6E"/>
    <w:rsid w:val="44679BF0"/>
    <w:rsid w:val="44C7AF3F"/>
    <w:rsid w:val="44FC3CBD"/>
    <w:rsid w:val="4592DFDC"/>
    <w:rsid w:val="45E73A91"/>
    <w:rsid w:val="4654CE4C"/>
    <w:rsid w:val="46741338"/>
    <w:rsid w:val="46A7B5C6"/>
    <w:rsid w:val="46A87EA7"/>
    <w:rsid w:val="46E5EED4"/>
    <w:rsid w:val="46EC68CE"/>
    <w:rsid w:val="4724FB59"/>
    <w:rsid w:val="473AB2AB"/>
    <w:rsid w:val="474A12B5"/>
    <w:rsid w:val="47925EFA"/>
    <w:rsid w:val="47E84244"/>
    <w:rsid w:val="47ED3E0C"/>
    <w:rsid w:val="4816CE02"/>
    <w:rsid w:val="482309ED"/>
    <w:rsid w:val="4864C39F"/>
    <w:rsid w:val="48AC1F1E"/>
    <w:rsid w:val="48B6BE8E"/>
    <w:rsid w:val="48C8C21C"/>
    <w:rsid w:val="48CAD879"/>
    <w:rsid w:val="48D9C205"/>
    <w:rsid w:val="48ED1EAC"/>
    <w:rsid w:val="4952F59F"/>
    <w:rsid w:val="49863A11"/>
    <w:rsid w:val="4A2AA85C"/>
    <w:rsid w:val="4A351B87"/>
    <w:rsid w:val="4A532CC9"/>
    <w:rsid w:val="4A79E5D9"/>
    <w:rsid w:val="4AB3A5C0"/>
    <w:rsid w:val="4AC459AB"/>
    <w:rsid w:val="4B7F242F"/>
    <w:rsid w:val="4B8130BF"/>
    <w:rsid w:val="4B8DF575"/>
    <w:rsid w:val="4B9D15C5"/>
    <w:rsid w:val="4BB41DD7"/>
    <w:rsid w:val="4BD40981"/>
    <w:rsid w:val="4C32266E"/>
    <w:rsid w:val="4C634A3F"/>
    <w:rsid w:val="4CEF64AA"/>
    <w:rsid w:val="4CF28ED5"/>
    <w:rsid w:val="4D109739"/>
    <w:rsid w:val="4D5F178A"/>
    <w:rsid w:val="4D62406C"/>
    <w:rsid w:val="4D641760"/>
    <w:rsid w:val="4D90DAFD"/>
    <w:rsid w:val="4E24536E"/>
    <w:rsid w:val="4E6A4177"/>
    <w:rsid w:val="4F2C7F08"/>
    <w:rsid w:val="4F47E12C"/>
    <w:rsid w:val="4F487B9E"/>
    <w:rsid w:val="4FC3917F"/>
    <w:rsid w:val="4FE79FC3"/>
    <w:rsid w:val="506A88C9"/>
    <w:rsid w:val="50AF5362"/>
    <w:rsid w:val="51B958B5"/>
    <w:rsid w:val="5222A505"/>
    <w:rsid w:val="52562533"/>
    <w:rsid w:val="5256DE34"/>
    <w:rsid w:val="525D4681"/>
    <w:rsid w:val="52627402"/>
    <w:rsid w:val="532088DB"/>
    <w:rsid w:val="532206CD"/>
    <w:rsid w:val="535A566C"/>
    <w:rsid w:val="536B9C1A"/>
    <w:rsid w:val="5372681D"/>
    <w:rsid w:val="5394F75D"/>
    <w:rsid w:val="53C8C3BE"/>
    <w:rsid w:val="54164651"/>
    <w:rsid w:val="5471E3D0"/>
    <w:rsid w:val="5491432B"/>
    <w:rsid w:val="54B97B34"/>
    <w:rsid w:val="54C6812F"/>
    <w:rsid w:val="558CAF5F"/>
    <w:rsid w:val="559CF565"/>
    <w:rsid w:val="559D6674"/>
    <w:rsid w:val="55A15EC0"/>
    <w:rsid w:val="55E371A0"/>
    <w:rsid w:val="567380E6"/>
    <w:rsid w:val="56883AD5"/>
    <w:rsid w:val="56907BAE"/>
    <w:rsid w:val="56BB77D9"/>
    <w:rsid w:val="56E3B68C"/>
    <w:rsid w:val="5722E883"/>
    <w:rsid w:val="574EC407"/>
    <w:rsid w:val="575F0682"/>
    <w:rsid w:val="576C7673"/>
    <w:rsid w:val="577ABB3F"/>
    <w:rsid w:val="578C81EA"/>
    <w:rsid w:val="578D3714"/>
    <w:rsid w:val="57CA79C6"/>
    <w:rsid w:val="57CC9581"/>
    <w:rsid w:val="57F577F0"/>
    <w:rsid w:val="57FB48B2"/>
    <w:rsid w:val="58188155"/>
    <w:rsid w:val="586BD7B6"/>
    <w:rsid w:val="58E50950"/>
    <w:rsid w:val="59236257"/>
    <w:rsid w:val="59268B70"/>
    <w:rsid w:val="598968BC"/>
    <w:rsid w:val="59AEAA26"/>
    <w:rsid w:val="59C75097"/>
    <w:rsid w:val="59CAD45E"/>
    <w:rsid w:val="59DEB329"/>
    <w:rsid w:val="5A09510C"/>
    <w:rsid w:val="5A1F6C83"/>
    <w:rsid w:val="5A261BEF"/>
    <w:rsid w:val="5A74A54E"/>
    <w:rsid w:val="5AC08CA9"/>
    <w:rsid w:val="5B1F9084"/>
    <w:rsid w:val="5B329F15"/>
    <w:rsid w:val="5B73DA29"/>
    <w:rsid w:val="5B7ECE71"/>
    <w:rsid w:val="5B960C63"/>
    <w:rsid w:val="5BE3CC2E"/>
    <w:rsid w:val="5C07BE12"/>
    <w:rsid w:val="5CFDA8D1"/>
    <w:rsid w:val="5D27937E"/>
    <w:rsid w:val="5D6BE0D0"/>
    <w:rsid w:val="5D80CAB6"/>
    <w:rsid w:val="5DD6F304"/>
    <w:rsid w:val="5DDAE991"/>
    <w:rsid w:val="5E35B202"/>
    <w:rsid w:val="5E39F18E"/>
    <w:rsid w:val="5E66C0F7"/>
    <w:rsid w:val="5EA5CE91"/>
    <w:rsid w:val="5EABE00F"/>
    <w:rsid w:val="5F1123D7"/>
    <w:rsid w:val="5F140FB7"/>
    <w:rsid w:val="5F2E5B15"/>
    <w:rsid w:val="5F5B52F5"/>
    <w:rsid w:val="5FAF378A"/>
    <w:rsid w:val="5FB367A3"/>
    <w:rsid w:val="5FF08267"/>
    <w:rsid w:val="60088031"/>
    <w:rsid w:val="601429BD"/>
    <w:rsid w:val="60176274"/>
    <w:rsid w:val="602D47EC"/>
    <w:rsid w:val="60417B16"/>
    <w:rsid w:val="60757623"/>
    <w:rsid w:val="60790563"/>
    <w:rsid w:val="608E0AFC"/>
    <w:rsid w:val="60BFB52A"/>
    <w:rsid w:val="60F6D038"/>
    <w:rsid w:val="610FF895"/>
    <w:rsid w:val="612EB257"/>
    <w:rsid w:val="616465FB"/>
    <w:rsid w:val="61D239D9"/>
    <w:rsid w:val="621751B3"/>
    <w:rsid w:val="622BB07C"/>
    <w:rsid w:val="62470F64"/>
    <w:rsid w:val="62582C12"/>
    <w:rsid w:val="62592831"/>
    <w:rsid w:val="627F4588"/>
    <w:rsid w:val="6292A099"/>
    <w:rsid w:val="62A50F8C"/>
    <w:rsid w:val="62E2E4BD"/>
    <w:rsid w:val="62F76F3B"/>
    <w:rsid w:val="6300D928"/>
    <w:rsid w:val="6322C879"/>
    <w:rsid w:val="6342E7F0"/>
    <w:rsid w:val="6361E8DA"/>
    <w:rsid w:val="6383B2B3"/>
    <w:rsid w:val="63D7C2BA"/>
    <w:rsid w:val="64136838"/>
    <w:rsid w:val="642AF548"/>
    <w:rsid w:val="6491E020"/>
    <w:rsid w:val="64A0D9D3"/>
    <w:rsid w:val="64C85F77"/>
    <w:rsid w:val="64E882BE"/>
    <w:rsid w:val="651827D9"/>
    <w:rsid w:val="6532348C"/>
    <w:rsid w:val="65532DA7"/>
    <w:rsid w:val="655741C0"/>
    <w:rsid w:val="65A9FF0E"/>
    <w:rsid w:val="65FA20B1"/>
    <w:rsid w:val="661D2E44"/>
    <w:rsid w:val="6671E905"/>
    <w:rsid w:val="66740B0C"/>
    <w:rsid w:val="667ECA0E"/>
    <w:rsid w:val="66D8929D"/>
    <w:rsid w:val="66EAA96F"/>
    <w:rsid w:val="6700201C"/>
    <w:rsid w:val="671A0EC8"/>
    <w:rsid w:val="67205F1A"/>
    <w:rsid w:val="672BEDA5"/>
    <w:rsid w:val="674F73DB"/>
    <w:rsid w:val="676D302C"/>
    <w:rsid w:val="676E87BD"/>
    <w:rsid w:val="6808FA0F"/>
    <w:rsid w:val="685A877E"/>
    <w:rsid w:val="687EDFC7"/>
    <w:rsid w:val="688EED15"/>
    <w:rsid w:val="68AE3238"/>
    <w:rsid w:val="68CC66E9"/>
    <w:rsid w:val="68D092B6"/>
    <w:rsid w:val="6901E21D"/>
    <w:rsid w:val="695A62B8"/>
    <w:rsid w:val="698C7515"/>
    <w:rsid w:val="69F04DA9"/>
    <w:rsid w:val="6A5463FA"/>
    <w:rsid w:val="6A68A401"/>
    <w:rsid w:val="6ABAA369"/>
    <w:rsid w:val="6AC02E53"/>
    <w:rsid w:val="6ADBEE34"/>
    <w:rsid w:val="6B3B90E9"/>
    <w:rsid w:val="6BCA7366"/>
    <w:rsid w:val="6BCC854D"/>
    <w:rsid w:val="6C273A3A"/>
    <w:rsid w:val="6C487DC0"/>
    <w:rsid w:val="6C4C7311"/>
    <w:rsid w:val="6C634214"/>
    <w:rsid w:val="6CE97DD3"/>
    <w:rsid w:val="6CF862B0"/>
    <w:rsid w:val="6D002D81"/>
    <w:rsid w:val="6D5C365F"/>
    <w:rsid w:val="6D6420F2"/>
    <w:rsid w:val="6DA62EB2"/>
    <w:rsid w:val="6DCE0266"/>
    <w:rsid w:val="6DE851F0"/>
    <w:rsid w:val="6E0BD090"/>
    <w:rsid w:val="6E4A1A5D"/>
    <w:rsid w:val="6E686C1F"/>
    <w:rsid w:val="6E82CAC4"/>
    <w:rsid w:val="6EADE7F2"/>
    <w:rsid w:val="6EBF529D"/>
    <w:rsid w:val="6EDED84E"/>
    <w:rsid w:val="6EF3B164"/>
    <w:rsid w:val="6EFB4EC1"/>
    <w:rsid w:val="6F017132"/>
    <w:rsid w:val="6F15181F"/>
    <w:rsid w:val="6F2EE974"/>
    <w:rsid w:val="6F88D9DD"/>
    <w:rsid w:val="6F9B6E45"/>
    <w:rsid w:val="6FDB62BE"/>
    <w:rsid w:val="701B3BE7"/>
    <w:rsid w:val="70214CAD"/>
    <w:rsid w:val="70298E1B"/>
    <w:rsid w:val="70343D17"/>
    <w:rsid w:val="7087C3F3"/>
    <w:rsid w:val="70D95777"/>
    <w:rsid w:val="7116477A"/>
    <w:rsid w:val="712D6B45"/>
    <w:rsid w:val="712FBC38"/>
    <w:rsid w:val="7169ECF4"/>
    <w:rsid w:val="717A5B13"/>
    <w:rsid w:val="7185F378"/>
    <w:rsid w:val="71A04D85"/>
    <w:rsid w:val="72146DBB"/>
    <w:rsid w:val="722857E8"/>
    <w:rsid w:val="72495E88"/>
    <w:rsid w:val="72654683"/>
    <w:rsid w:val="72695133"/>
    <w:rsid w:val="726F99C4"/>
    <w:rsid w:val="7304E99C"/>
    <w:rsid w:val="730CFBD0"/>
    <w:rsid w:val="7318CC29"/>
    <w:rsid w:val="7353EABA"/>
    <w:rsid w:val="73F31950"/>
    <w:rsid w:val="740C7680"/>
    <w:rsid w:val="740CD04C"/>
    <w:rsid w:val="743D6FB4"/>
    <w:rsid w:val="745E20FA"/>
    <w:rsid w:val="7461087F"/>
    <w:rsid w:val="74ADE966"/>
    <w:rsid w:val="75186FC4"/>
    <w:rsid w:val="751C8925"/>
    <w:rsid w:val="75245B83"/>
    <w:rsid w:val="753A2DF0"/>
    <w:rsid w:val="7552C8C3"/>
    <w:rsid w:val="75582D4F"/>
    <w:rsid w:val="7572CF84"/>
    <w:rsid w:val="7596BB14"/>
    <w:rsid w:val="7609B8DD"/>
    <w:rsid w:val="760D654E"/>
    <w:rsid w:val="764A4005"/>
    <w:rsid w:val="770A784C"/>
    <w:rsid w:val="77B84D57"/>
    <w:rsid w:val="77D6EBC8"/>
    <w:rsid w:val="780352DB"/>
    <w:rsid w:val="7805C647"/>
    <w:rsid w:val="781ED33A"/>
    <w:rsid w:val="78595A98"/>
    <w:rsid w:val="78658F0D"/>
    <w:rsid w:val="78816B4D"/>
    <w:rsid w:val="78A85DED"/>
    <w:rsid w:val="78AAE9F0"/>
    <w:rsid w:val="78B2C7F2"/>
    <w:rsid w:val="78C431AB"/>
    <w:rsid w:val="791FF36D"/>
    <w:rsid w:val="79221B3C"/>
    <w:rsid w:val="793BA90F"/>
    <w:rsid w:val="794292B5"/>
    <w:rsid w:val="79A99C88"/>
    <w:rsid w:val="79D3F387"/>
    <w:rsid w:val="7A2C3848"/>
    <w:rsid w:val="7A56A792"/>
    <w:rsid w:val="7A895AD6"/>
    <w:rsid w:val="7A8CE2EA"/>
    <w:rsid w:val="7AA15E1B"/>
    <w:rsid w:val="7ABDB15B"/>
    <w:rsid w:val="7AC7D809"/>
    <w:rsid w:val="7B77501E"/>
    <w:rsid w:val="7BE6F540"/>
    <w:rsid w:val="7C1488A0"/>
    <w:rsid w:val="7C901131"/>
    <w:rsid w:val="7CA925C1"/>
    <w:rsid w:val="7CB4EE5E"/>
    <w:rsid w:val="7CEEF4C9"/>
    <w:rsid w:val="7D087021"/>
    <w:rsid w:val="7D128167"/>
    <w:rsid w:val="7D591304"/>
    <w:rsid w:val="7D949928"/>
    <w:rsid w:val="7DA96930"/>
    <w:rsid w:val="7DD448E5"/>
    <w:rsid w:val="7E0EDA52"/>
    <w:rsid w:val="7E12BF70"/>
    <w:rsid w:val="7E635D66"/>
    <w:rsid w:val="7E80524B"/>
    <w:rsid w:val="7E970DAE"/>
    <w:rsid w:val="7EED1613"/>
    <w:rsid w:val="7F4ACD54"/>
    <w:rsid w:val="7F92FCE0"/>
    <w:rsid w:val="7FC22116"/>
    <w:rsid w:val="7FD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30E0293E"/>
  <w15:docId w15:val="{88DB2CA5-9582-47BB-9D73-2AA719AF0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02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67202C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577D79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  <w:rsid w:val="005831DD"/>
  </w:style>
  <w:style w:type="character" w:customStyle="1" w:styleId="B2Char">
    <w:name w:val="B2 Char"/>
    <w:link w:val="B2"/>
    <w:qFormat/>
    <w:locked/>
    <w:rsid w:val="00C06EDE"/>
    <w:rPr>
      <w:rFonts w:ascii="Times New Roman" w:hAnsi="Times New Roman"/>
      <w:lang w:val="en-GB"/>
    </w:rPr>
  </w:style>
  <w:style w:type="paragraph" w:customStyle="1" w:styleId="B3">
    <w:name w:val="B3"/>
    <w:basedOn w:val="List3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35524"/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3GPP Caption Table,Ca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단락,列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목록단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styleId="FollowedHyperlink">
    <w:name w:val="FollowedHyperlink"/>
    <w:uiPriority w:val="99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3GPPAgreements">
    <w:name w:val="3GPP Agreements"/>
    <w:basedOn w:val="Normal"/>
    <w:qFormat/>
    <w:rsid w:val="00AD372F"/>
    <w:pPr>
      <w:numPr>
        <w:numId w:val="2"/>
      </w:numPr>
      <w:spacing w:before="60" w:after="60"/>
      <w:jc w:val="both"/>
    </w:pPr>
    <w:rPr>
      <w:sz w:val="22"/>
      <w:lang w:val="en-US" w:eastAsia="zh-CN"/>
    </w:rPr>
  </w:style>
  <w:style w:type="paragraph" w:customStyle="1" w:styleId="paragraph">
    <w:name w:val="paragraph"/>
    <w:basedOn w:val="Normal"/>
    <w:rsid w:val="00083E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083EF6"/>
  </w:style>
  <w:style w:type="character" w:customStyle="1" w:styleId="contextualspellingandgrammarerror">
    <w:name w:val="contextualspellingandgrammarerror"/>
    <w:basedOn w:val="DefaultParagraphFont"/>
    <w:rsid w:val="00083EF6"/>
  </w:style>
  <w:style w:type="character" w:customStyle="1" w:styleId="eop">
    <w:name w:val="eop"/>
    <w:basedOn w:val="DefaultParagraphFont"/>
    <w:rsid w:val="00083EF6"/>
  </w:style>
  <w:style w:type="character" w:customStyle="1" w:styleId="spellingerror">
    <w:name w:val="spellingerror"/>
    <w:basedOn w:val="DefaultParagraphFont"/>
    <w:rsid w:val="00C0377F"/>
  </w:style>
  <w:style w:type="character" w:customStyle="1" w:styleId="advancedproofingissue">
    <w:name w:val="advancedproofingissue"/>
    <w:basedOn w:val="DefaultParagraphFont"/>
    <w:rsid w:val="00C0377F"/>
  </w:style>
  <w:style w:type="character" w:customStyle="1" w:styleId="3GPPH3Char">
    <w:name w:val="3GPP H3 Char"/>
    <w:link w:val="3GPPH3"/>
    <w:locked/>
    <w:rsid w:val="00177EB3"/>
    <w:rPr>
      <w:rFonts w:ascii="Arial" w:hAnsi="Arial" w:cs="Arial"/>
      <w:sz w:val="28"/>
      <w:lang w:val="en-GB"/>
    </w:rPr>
  </w:style>
  <w:style w:type="paragraph" w:customStyle="1" w:styleId="3GPPH3">
    <w:name w:val="3GPP H3"/>
    <w:basedOn w:val="Heading3"/>
    <w:next w:val="Normal"/>
    <w:link w:val="3GPPH3Char"/>
    <w:qFormat/>
    <w:rsid w:val="00177EB3"/>
    <w:pPr>
      <w:numPr>
        <w:ilvl w:val="0"/>
      </w:numPr>
      <w:tabs>
        <w:tab w:val="num" w:pos="0"/>
      </w:tabs>
      <w:spacing w:after="120"/>
      <w:ind w:left="709" w:hanging="709"/>
      <w:textAlignment w:val="auto"/>
    </w:pPr>
    <w:rPr>
      <w:rFonts w:cs="Arial"/>
    </w:rPr>
  </w:style>
  <w:style w:type="character" w:customStyle="1" w:styleId="3GPPTextChar">
    <w:name w:val="3GPP Text Char"/>
    <w:link w:val="3GPPText"/>
    <w:qFormat/>
    <w:locked/>
    <w:rsid w:val="002D2134"/>
    <w:rPr>
      <w:rFonts w:asciiTheme="minorHAnsi" w:hAnsiTheme="minorHAnsi" w:cstheme="minorBidi"/>
      <w:sz w:val="22"/>
      <w:lang w:eastAsia="ko-KR"/>
    </w:rPr>
  </w:style>
  <w:style w:type="paragraph" w:customStyle="1" w:styleId="3GPPText">
    <w:name w:val="3GPP Text"/>
    <w:basedOn w:val="Normal"/>
    <w:link w:val="3GPPTextChar"/>
    <w:qFormat/>
    <w:rsid w:val="002D2134"/>
    <w:pPr>
      <w:spacing w:before="120" w:after="120" w:line="256" w:lineRule="auto"/>
      <w:jc w:val="both"/>
      <w:textAlignment w:val="auto"/>
    </w:pPr>
    <w:rPr>
      <w:rFonts w:asciiTheme="minorHAnsi" w:hAnsiTheme="minorHAnsi" w:cstheme="minorBidi"/>
      <w:sz w:val="22"/>
      <w:lang w:val="en-US" w:eastAsia="ko-KR"/>
    </w:rPr>
  </w:style>
  <w:style w:type="paragraph" w:customStyle="1" w:styleId="Proposal">
    <w:name w:val="Proposal"/>
    <w:basedOn w:val="BodyText"/>
    <w:qFormat/>
    <w:rsid w:val="002D2134"/>
    <w:pPr>
      <w:numPr>
        <w:numId w:val="3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4"/>
      <w:szCs w:val="22"/>
      <w:lang w:val="en-US" w:eastAsia="zh-CN"/>
    </w:rPr>
  </w:style>
  <w:style w:type="character" w:customStyle="1" w:styleId="B10">
    <w:name w:val="B1 (文字)"/>
    <w:basedOn w:val="DefaultParagraphFont"/>
    <w:qFormat/>
    <w:locked/>
    <w:rsid w:val="00B55909"/>
  </w:style>
  <w:style w:type="character" w:customStyle="1" w:styleId="B1Char1">
    <w:name w:val="B1 Char1"/>
    <w:qFormat/>
    <w:rsid w:val="00C06EDE"/>
    <w:rPr>
      <w:rFonts w:eastAsia="Times New Roman"/>
    </w:rPr>
  </w:style>
  <w:style w:type="character" w:customStyle="1" w:styleId="RAN1bullet1Char">
    <w:name w:val="RAN1 bullet1 Char"/>
    <w:basedOn w:val="DefaultParagraphFont"/>
    <w:link w:val="RAN1bullet1"/>
    <w:locked/>
    <w:rsid w:val="00AF53B2"/>
    <w:rPr>
      <w:rFonts w:ascii="Times" w:eastAsiaTheme="minorEastAsia" w:hAnsi="Times" w:cs="Calibri"/>
      <w:sz w:val="22"/>
      <w:szCs w:val="22"/>
      <w:lang w:eastAsia="x-none"/>
    </w:rPr>
  </w:style>
  <w:style w:type="paragraph" w:customStyle="1" w:styleId="RAN1bullet1">
    <w:name w:val="RAN1 bullet1"/>
    <w:basedOn w:val="Normal"/>
    <w:link w:val="RAN1bullet1Char"/>
    <w:rsid w:val="00AF53B2"/>
    <w:pPr>
      <w:numPr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 w:eastAsia="x-none"/>
    </w:rPr>
  </w:style>
  <w:style w:type="character" w:customStyle="1" w:styleId="RAN1bullet2Char">
    <w:name w:val="RAN1 bullet2 Char"/>
    <w:basedOn w:val="DefaultParagraphFont"/>
    <w:link w:val="RAN1bullet2"/>
    <w:locked/>
    <w:rsid w:val="00AF53B2"/>
    <w:rPr>
      <w:rFonts w:ascii="Times" w:eastAsiaTheme="minorEastAsia" w:hAnsi="Times" w:cs="Calibri"/>
      <w:sz w:val="22"/>
      <w:szCs w:val="22"/>
    </w:rPr>
  </w:style>
  <w:style w:type="paragraph" w:customStyle="1" w:styleId="RAN1bullet2">
    <w:name w:val="RAN1 bullet2"/>
    <w:basedOn w:val="Normal"/>
    <w:link w:val="RAN1bullet2Char"/>
    <w:rsid w:val="00AF53B2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B238E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238E0"/>
    <w:rPr>
      <w:color w:val="2B579A"/>
      <w:shd w:val="clear" w:color="auto" w:fill="E1DFDD"/>
    </w:rPr>
  </w:style>
  <w:style w:type="paragraph" w:customStyle="1" w:styleId="0maintext">
    <w:name w:val="0maintext"/>
    <w:basedOn w:val="Normal"/>
    <w:qFormat/>
    <w:rsid w:val="009A05D5"/>
    <w:pPr>
      <w:overflowPunct/>
      <w:autoSpaceDE/>
      <w:autoSpaceDN/>
      <w:adjustRightInd/>
      <w:spacing w:after="0"/>
      <w:textAlignment w:val="auto"/>
    </w:pPr>
    <w:rPr>
      <w:rFonts w:eastAsiaTheme="minorEastAsia"/>
      <w:sz w:val="16"/>
      <w:szCs w:val="24"/>
      <w:lang w:val="en-US" w:eastAsia="zh-CN"/>
    </w:rPr>
  </w:style>
  <w:style w:type="character" w:customStyle="1" w:styleId="mathspan">
    <w:name w:val="mathspan"/>
    <w:basedOn w:val="DefaultParagraphFont"/>
    <w:rsid w:val="007F788B"/>
  </w:style>
  <w:style w:type="character" w:customStyle="1" w:styleId="mi">
    <w:name w:val="mi"/>
    <w:basedOn w:val="DefaultParagraphFont"/>
    <w:rsid w:val="007F788B"/>
  </w:style>
  <w:style w:type="character" w:customStyle="1" w:styleId="mjxassistivemathml">
    <w:name w:val="mjx_assistive_mathml"/>
    <w:basedOn w:val="DefaultParagraphFont"/>
    <w:rsid w:val="007F788B"/>
  </w:style>
  <w:style w:type="paragraph" w:customStyle="1" w:styleId="msonormal0">
    <w:name w:val="msonormal"/>
    <w:basedOn w:val="Normal"/>
    <w:rsid w:val="00D61D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ko-KR"/>
    </w:rPr>
  </w:style>
  <w:style w:type="paragraph" w:customStyle="1" w:styleId="xl65">
    <w:name w:val="xl65"/>
    <w:basedOn w:val="Normal"/>
    <w:rsid w:val="00D61D26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ko-KR"/>
    </w:rPr>
  </w:style>
  <w:style w:type="paragraph" w:customStyle="1" w:styleId="xl66">
    <w:name w:val="xl66"/>
    <w:basedOn w:val="Normal"/>
    <w:rsid w:val="00D61D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b/>
      <w:bCs/>
      <w:sz w:val="24"/>
      <w:szCs w:val="24"/>
      <w:lang w:val="en-US" w:eastAsia="ko-KR"/>
    </w:rPr>
  </w:style>
  <w:style w:type="paragraph" w:customStyle="1" w:styleId="xl67">
    <w:name w:val="xl67"/>
    <w:basedOn w:val="Normal"/>
    <w:rsid w:val="00D61D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b/>
      <w:bCs/>
      <w:sz w:val="24"/>
      <w:szCs w:val="24"/>
      <w:lang w:val="en-US" w:eastAsia="ko-KR"/>
    </w:rPr>
  </w:style>
  <w:style w:type="paragraph" w:customStyle="1" w:styleId="xl68">
    <w:name w:val="xl68"/>
    <w:basedOn w:val="Normal"/>
    <w:rsid w:val="00D61D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en-US" w:eastAsia="ko-KR"/>
    </w:rPr>
  </w:style>
  <w:style w:type="paragraph" w:customStyle="1" w:styleId="xl69">
    <w:name w:val="xl69"/>
    <w:basedOn w:val="Normal"/>
    <w:rsid w:val="00D61D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lang w:val="en-US" w:eastAsia="ko-KR"/>
    </w:rPr>
  </w:style>
  <w:style w:type="paragraph" w:customStyle="1" w:styleId="xl70">
    <w:name w:val="xl70"/>
    <w:basedOn w:val="Normal"/>
    <w:rsid w:val="00D61D2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ko-KR"/>
    </w:rPr>
  </w:style>
  <w:style w:type="paragraph" w:customStyle="1" w:styleId="xl71">
    <w:name w:val="xl71"/>
    <w:basedOn w:val="Normal"/>
    <w:rsid w:val="00D61D2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ko-KR"/>
    </w:rPr>
  </w:style>
  <w:style w:type="paragraph" w:customStyle="1" w:styleId="xl72">
    <w:name w:val="xl72"/>
    <w:basedOn w:val="Normal"/>
    <w:rsid w:val="00D61D2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ko-KR"/>
    </w:rPr>
  </w:style>
  <w:style w:type="paragraph" w:customStyle="1" w:styleId="xl73">
    <w:name w:val="xl73"/>
    <w:basedOn w:val="Normal"/>
    <w:rsid w:val="00D61D26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ko-KR"/>
    </w:rPr>
  </w:style>
  <w:style w:type="paragraph" w:customStyle="1" w:styleId="xl74">
    <w:name w:val="xl74"/>
    <w:basedOn w:val="Normal"/>
    <w:rsid w:val="00D61D26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ko-KR"/>
    </w:rPr>
  </w:style>
  <w:style w:type="paragraph" w:customStyle="1" w:styleId="xl75">
    <w:name w:val="xl75"/>
    <w:basedOn w:val="Normal"/>
    <w:rsid w:val="00D61D26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ko-KR"/>
    </w:rPr>
  </w:style>
  <w:style w:type="paragraph" w:customStyle="1" w:styleId="xl76">
    <w:name w:val="xl76"/>
    <w:basedOn w:val="Normal"/>
    <w:rsid w:val="00D61D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ko-KR"/>
    </w:rPr>
  </w:style>
  <w:style w:type="paragraph" w:customStyle="1" w:styleId="xl77">
    <w:name w:val="xl77"/>
    <w:basedOn w:val="Normal"/>
    <w:rsid w:val="00D61D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ko-KR"/>
    </w:rPr>
  </w:style>
  <w:style w:type="paragraph" w:customStyle="1" w:styleId="xl78">
    <w:name w:val="xl78"/>
    <w:basedOn w:val="Normal"/>
    <w:rsid w:val="00D61D2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ko-KR"/>
    </w:rPr>
  </w:style>
  <w:style w:type="paragraph" w:customStyle="1" w:styleId="xl79">
    <w:name w:val="xl79"/>
    <w:basedOn w:val="Normal"/>
    <w:rsid w:val="00D61D26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b/>
      <w:bCs/>
      <w:lang w:val="en-US" w:eastAsia="ko-KR"/>
    </w:rPr>
  </w:style>
  <w:style w:type="paragraph" w:customStyle="1" w:styleId="xl80">
    <w:name w:val="xl80"/>
    <w:basedOn w:val="Normal"/>
    <w:rsid w:val="00D61D26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b/>
      <w:bCs/>
      <w:lang w:val="en-US" w:eastAsia="ko-KR"/>
    </w:rPr>
  </w:style>
  <w:style w:type="paragraph" w:customStyle="1" w:styleId="xl81">
    <w:name w:val="xl81"/>
    <w:basedOn w:val="Normal"/>
    <w:rsid w:val="00D61D26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en-US" w:eastAsia="ko-KR"/>
    </w:rPr>
  </w:style>
  <w:style w:type="paragraph" w:customStyle="1" w:styleId="xl82">
    <w:name w:val="xl82"/>
    <w:basedOn w:val="Normal"/>
    <w:rsid w:val="00D61D26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5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4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39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83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9896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4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6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3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8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7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56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9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564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1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1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13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87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7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67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94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90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1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2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5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00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33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757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4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377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41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5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7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5AIRPNAIUNRU-1328258698-9008</_dlc_DocId>
    <_dlc_DocIdUrl xmlns="71c5aaf6-e6ce-465b-b873-5148d2a4c105">
      <Url>https://nokia.sharepoint.com/sites/c5g/5gradio/_layouts/15/DocIdRedir.aspx?ID=5AIRPNAIUNRU-1328258698-9008</Url>
      <Description>5AIRPNAIUNRU-1328258698-9008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B0504-74B8-4623-9E52-C0B092ABD8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E41AA1-AE22-4E6D-83D3-D26764558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65F1508-F488-450B-96A2-A765971AE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147</TotalTime>
  <Pages>19</Pages>
  <Words>3029</Words>
  <Characters>17270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Yoon, Daejung (Nokia - FR/Paris-Saclay)</cp:lastModifiedBy>
  <cp:revision>124</cp:revision>
  <cp:lastPrinted>2019-03-29T00:37:00Z</cp:lastPrinted>
  <dcterms:created xsi:type="dcterms:W3CDTF">2021-08-05T16:23:00Z</dcterms:created>
  <dcterms:modified xsi:type="dcterms:W3CDTF">2022-01-10T03:47:00Z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0x01010000E5007003D3004E92B8EDD86D20E8CD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230f5e06-811c-4931-a647-739436525c8d</vt:lpwstr>
  </property>
  <property fmtid="{D5CDD505-2E9C-101B-9397-08002B2CF9AE}" pid="9" name="AuthorIds_UIVersion_2048">
    <vt:lpwstr>14130</vt:lpwstr>
  </property>
  <property fmtid="{D5CDD505-2E9C-101B-9397-08002B2CF9AE}" pid="10" name="AuthorIds_UIVersion_512">
    <vt:lpwstr>14130</vt:lpwstr>
  </property>
</Properties>
</file>